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39722" w14:textId="4D3979EA" w:rsidR="00C10072" w:rsidRDefault="00C10072" w:rsidP="004B14B8">
      <w:pPr>
        <w:pStyle w:val="CRCoverPage"/>
        <w:tabs>
          <w:tab w:val="right" w:pos="9639"/>
        </w:tabs>
        <w:spacing w:after="0"/>
        <w:rPr>
          <w:b/>
          <w:i/>
          <w:noProof/>
          <w:sz w:val="28"/>
        </w:rPr>
      </w:pPr>
      <w:bookmarkStart w:id="0" w:name="_Hlk145491888"/>
      <w:bookmarkStart w:id="1" w:name="_Hlk210553210"/>
      <w:r>
        <w:rPr>
          <w:b/>
          <w:noProof/>
          <w:sz w:val="24"/>
        </w:rPr>
        <w:t>3GPP TSG-CT WG1 Meeting #15</w:t>
      </w:r>
      <w:r>
        <w:rPr>
          <w:b/>
          <w:noProof/>
          <w:sz w:val="24"/>
          <w:lang w:eastAsia="zh-CN"/>
        </w:rPr>
        <w:t>7</w:t>
      </w:r>
      <w:r>
        <w:rPr>
          <w:b/>
          <w:i/>
          <w:noProof/>
          <w:sz w:val="28"/>
        </w:rPr>
        <w:tab/>
      </w:r>
      <w:r w:rsidR="00855C9A" w:rsidRPr="00855C9A">
        <w:rPr>
          <w:b/>
          <w:noProof/>
          <w:sz w:val="24"/>
        </w:rPr>
        <w:t>C1-256354</w:t>
      </w:r>
    </w:p>
    <w:p w14:paraId="2859D37D" w14:textId="77777777" w:rsidR="00C10072" w:rsidRDefault="00C10072" w:rsidP="00C10072">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E13F3D">
            <w:pPr>
              <w:pStyle w:val="CRCoverPage"/>
              <w:spacing w:after="0"/>
              <w:jc w:val="right"/>
              <w:rPr>
                <w:b/>
                <w:noProof/>
                <w:sz w:val="28"/>
              </w:rPr>
            </w:pPr>
            <w:r w:rsidRPr="00D45BF6">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AFEC8" w:rsidR="001E41F3" w:rsidRPr="00D45BF6" w:rsidRDefault="00041FD6" w:rsidP="00D45BF6">
            <w:pPr>
              <w:pStyle w:val="CRCoverPage"/>
              <w:spacing w:after="0"/>
              <w:jc w:val="right"/>
              <w:rPr>
                <w:b/>
                <w:noProof/>
                <w:sz w:val="24"/>
              </w:rPr>
            </w:pPr>
            <w:r w:rsidRPr="00041FD6">
              <w:rPr>
                <w:b/>
                <w:noProof/>
                <w:sz w:val="24"/>
              </w:rPr>
              <w:t>7036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B953D" w:rsidR="001E41F3" w:rsidRPr="00410371" w:rsidRDefault="00D836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A5B02" w:rsidR="001E41F3" w:rsidRPr="00410371" w:rsidRDefault="00AD764F" w:rsidP="00041FD6">
            <w:pPr>
              <w:pStyle w:val="CRCoverPage"/>
              <w:spacing w:after="0"/>
              <w:jc w:val="right"/>
              <w:rPr>
                <w:noProof/>
                <w:sz w:val="28"/>
              </w:rPr>
            </w:pPr>
            <w:r w:rsidRPr="00041FD6">
              <w:rPr>
                <w:b/>
                <w:noProof/>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D916E7" w:rsidR="001E41F3" w:rsidRDefault="007D6FA1">
            <w:pPr>
              <w:pStyle w:val="CRCoverPage"/>
              <w:spacing w:after="0"/>
              <w:ind w:left="100"/>
              <w:rPr>
                <w:noProof/>
              </w:rPr>
            </w:pPr>
            <w:r>
              <w:t xml:space="preserve">Deletion of </w:t>
            </w:r>
            <w:r w:rsidR="00140CE3">
              <w:t>forbidden PLMNs</w:t>
            </w:r>
            <w:r>
              <w:t xml:space="preserve"> from</w:t>
            </w:r>
            <w:r w:rsidR="00140CE3">
              <w:t xml:space="preserve"> list of equivalent PMNs</w:t>
            </w:r>
            <w:r w:rsidR="00654AB7">
              <w:t xml:space="preserve"> </w:t>
            </w:r>
            <w:r>
              <w:t>when UE is registered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1FB4B" w:rsidR="001E41F3" w:rsidRDefault="00041FD6" w:rsidP="009A28C1">
            <w:pPr>
              <w:pStyle w:val="CRCoverPage"/>
              <w:spacing w:after="0"/>
              <w:ind w:left="100"/>
              <w:rPr>
                <w:noProof/>
              </w:rPr>
            </w:pPr>
            <w:r w:rsidRPr="00041FD6">
              <w:t>5GProtoc19</w:t>
            </w:r>
            <w:r w:rsidR="00FD4BBC">
              <w:rPr>
                <w:noProof/>
              </w:rPr>
              <w:t xml:space="preserve">, </w:t>
            </w:r>
            <w:r w:rsidRPr="00041FD6">
              <w:rPr>
                <w:noProof/>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1A3A00" w:rsidR="001E41F3" w:rsidRDefault="009A28C1" w:rsidP="00E25817">
            <w:pPr>
              <w:pStyle w:val="CRCoverPage"/>
              <w:spacing w:after="0"/>
              <w:ind w:left="100"/>
              <w:rPr>
                <w:noProof/>
              </w:rPr>
            </w:pPr>
            <w:r>
              <w:t>2025-</w:t>
            </w:r>
            <w:r w:rsidR="008373D1">
              <w:t>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9926E" w:rsidR="001E41F3" w:rsidRDefault="008D15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3E6194" w14:textId="4D833F3D" w:rsidR="008373D1" w:rsidRDefault="00131AD3" w:rsidP="003413D5">
            <w:pPr>
              <w:pStyle w:val="CRCoverPage"/>
              <w:spacing w:after="0"/>
              <w:rPr>
                <w:rFonts w:ascii="Times New Roman" w:hAnsi="Times New Roman"/>
              </w:rPr>
            </w:pPr>
            <w:r>
              <w:rPr>
                <w:rFonts w:ascii="Times New Roman" w:hAnsi="Times New Roman"/>
              </w:rPr>
              <w:t xml:space="preserve">As specified in </w:t>
            </w:r>
            <w:r w:rsidR="008373D1">
              <w:rPr>
                <w:rFonts w:ascii="Times New Roman" w:hAnsi="Times New Roman"/>
              </w:rPr>
              <w:t xml:space="preserve">TS 23.122, </w:t>
            </w:r>
          </w:p>
          <w:p w14:paraId="2952A57F" w14:textId="77777777" w:rsidR="008373D1" w:rsidRPr="008373D1" w:rsidRDefault="008373D1" w:rsidP="008373D1">
            <w:pPr>
              <w:rPr>
                <w:i/>
                <w:iCs/>
              </w:rPr>
            </w:pPr>
            <w:r w:rsidRPr="008373D1">
              <w:rPr>
                <w:i/>
                <w:iCs/>
              </w:rPr>
              <w:t>Once the MS has registered on a PLMN selected by the user, the MS shall not automatically register on a different PLMN unless:</w:t>
            </w:r>
          </w:p>
          <w:p w14:paraId="0AC10111" w14:textId="2E49E40B" w:rsidR="008373D1" w:rsidRDefault="008373D1" w:rsidP="006C5E16">
            <w:pPr>
              <w:pStyle w:val="B1"/>
              <w:rPr>
                <w:i/>
                <w:iCs/>
              </w:rPr>
            </w:pPr>
            <w:r w:rsidRPr="008373D1">
              <w:rPr>
                <w:i/>
                <w:iCs/>
              </w:rPr>
              <w:t>i)</w:t>
            </w:r>
            <w:r w:rsidRPr="008373D1">
              <w:rPr>
                <w:i/>
                <w:iCs/>
              </w:rPr>
              <w:tab/>
              <w:t xml:space="preserve">the </w:t>
            </w:r>
            <w:r w:rsidRPr="00362B60">
              <w:rPr>
                <w:i/>
                <w:iCs/>
                <w:highlight w:val="yellow"/>
                <w:u w:val="single"/>
              </w:rPr>
              <w:t>new PLMN is declared as an equivalent PLMN</w:t>
            </w:r>
            <w:r w:rsidRPr="00362B60">
              <w:rPr>
                <w:i/>
                <w:iCs/>
                <w:highlight w:val="yellow"/>
              </w:rPr>
              <w:t xml:space="preserve"> by the registered PLMN</w:t>
            </w:r>
            <w:r w:rsidRPr="008373D1">
              <w:rPr>
                <w:i/>
                <w:iCs/>
                <w:highlight w:val="yellow"/>
              </w:rPr>
              <w:t xml:space="preserve">. If the MS is registered for disaster roaming services, </w:t>
            </w:r>
            <w:r w:rsidRPr="00362B60">
              <w:rPr>
                <w:i/>
                <w:iCs/>
                <w:highlight w:val="yellow"/>
                <w:u w:val="single"/>
              </w:rPr>
              <w:t>the UE shall also detect that the new PLMN offers disaster roaming service</w:t>
            </w:r>
            <w:r w:rsidRPr="008373D1">
              <w:rPr>
                <w:i/>
                <w:iCs/>
                <w:highlight w:val="yellow"/>
              </w:rPr>
              <w:t>s to the UE determined PLMN with disaster condition as broadcasted by the NG-RAN cell of the new PLMN (see clause 4.4.3.1.1)</w:t>
            </w:r>
            <w:r w:rsidRPr="008373D1">
              <w:rPr>
                <w:i/>
                <w:iCs/>
              </w:rPr>
              <w:t xml:space="preserve"> and that the UE determined PLMN with disaster condition in the old PLMN is also a UE determined PLMN with disaster condition in the new PLMN;</w:t>
            </w:r>
          </w:p>
          <w:p w14:paraId="63BE4A18" w14:textId="365F8D4A" w:rsidR="006C5E16" w:rsidRPr="00591D6C" w:rsidRDefault="006C5E16" w:rsidP="006C5E16">
            <w:pPr>
              <w:pStyle w:val="B1"/>
              <w:ind w:left="0" w:firstLine="0"/>
            </w:pPr>
            <w:r w:rsidRPr="00591D6C">
              <w:t>According to TS 24,501, UE delete the</w:t>
            </w:r>
            <w:r w:rsidR="00591D6C" w:rsidRPr="00591D6C">
              <w:t xml:space="preserve"> Forbidden PLMNs from the list of equivalent as below:</w:t>
            </w:r>
          </w:p>
          <w:p w14:paraId="3CB79075" w14:textId="50E6B0F9" w:rsidR="006C5E16" w:rsidRPr="006C5E16" w:rsidRDefault="006C5E16" w:rsidP="003413D5">
            <w:pPr>
              <w:pStyle w:val="CRCoverPage"/>
              <w:spacing w:after="0"/>
              <w:rPr>
                <w:rFonts w:ascii="Times New Roman" w:hAnsi="Times New Roman"/>
                <w:i/>
                <w:iCs/>
              </w:rPr>
            </w:pPr>
            <w:r w:rsidRPr="006C5E16">
              <w:rPr>
                <w:rFonts w:ascii="Times New Roman" w:hAnsi="Times New Roman"/>
                <w:i/>
                <w:iCs/>
              </w:rPr>
              <w:t xml:space="preserve">The </w:t>
            </w:r>
            <w:r w:rsidRPr="006C5E16">
              <w:rPr>
                <w:rFonts w:ascii="Times New Roman" w:hAnsi="Times New Roman"/>
                <w:i/>
                <w:iCs/>
                <w:lang w:eastAsia="zh-CN"/>
              </w:rPr>
              <w:t>AMF</w:t>
            </w:r>
            <w:r w:rsidRPr="006C5E16">
              <w:rPr>
                <w:rFonts w:ascii="Times New Roman" w:hAnsi="Times New Roman"/>
                <w:i/>
                <w:iCs/>
              </w:rPr>
              <w:t xml:space="preserve"> may also include a list of equivalent PLMNs in the REGISTRATION ACCEPT message. Each entry in the list contains a PLMN code (MCC+MNC). The UE shall store the list as provided by the network, </w:t>
            </w:r>
            <w:r w:rsidRPr="006C5E16">
              <w:rPr>
                <w:rFonts w:ascii="Times New Roman" w:hAnsi="Times New Roman"/>
                <w:i/>
                <w:iCs/>
                <w:lang w:eastAsia="zh-CN"/>
              </w:rPr>
              <w:t xml:space="preserve">and if the initial </w:t>
            </w:r>
            <w:r w:rsidRPr="006C5E16">
              <w:rPr>
                <w:rFonts w:ascii="Times New Roman" w:hAnsi="Times New Roman"/>
                <w:i/>
                <w:iCs/>
              </w:rPr>
              <w:t xml:space="preserve">registration </w:t>
            </w:r>
            <w:r w:rsidRPr="006C5E16">
              <w:rPr>
                <w:rFonts w:ascii="Times New Roman" w:hAnsi="Times New Roman"/>
                <w:i/>
                <w:iCs/>
                <w:lang w:eastAsia="zh-CN"/>
              </w:rPr>
              <w:t xml:space="preserve">procedure is not for </w:t>
            </w:r>
            <w:r w:rsidRPr="006C5E16">
              <w:rPr>
                <w:rFonts w:ascii="Times New Roman" w:hAnsi="Times New Roman"/>
                <w:i/>
                <w:iCs/>
              </w:rPr>
              <w:t>emergency service</w:t>
            </w:r>
            <w:r w:rsidRPr="006C5E16">
              <w:rPr>
                <w:rFonts w:ascii="Times New Roman" w:hAnsi="Times New Roman"/>
                <w:i/>
                <w:iCs/>
                <w:lang w:eastAsia="zh-CN"/>
              </w:rPr>
              <w:t xml:space="preserve">s, the </w:t>
            </w:r>
            <w:r w:rsidRPr="00591D6C">
              <w:rPr>
                <w:rFonts w:ascii="Times New Roman" w:hAnsi="Times New Roman"/>
                <w:i/>
                <w:iCs/>
                <w:highlight w:val="yellow"/>
                <w:lang w:eastAsia="zh-CN"/>
              </w:rPr>
              <w:t xml:space="preserve">UE shall remove </w:t>
            </w:r>
            <w:r w:rsidRPr="00591D6C">
              <w:rPr>
                <w:rFonts w:ascii="Times New Roman" w:hAnsi="Times New Roman"/>
                <w:i/>
                <w:iCs/>
                <w:highlight w:val="yellow"/>
              </w:rPr>
              <w:t>from the list any PLMN code that is already in the forbidden PLMN</w:t>
            </w:r>
            <w:r w:rsidRPr="006C5E16">
              <w:rPr>
                <w:rFonts w:ascii="Times New Roman" w:hAnsi="Times New Roman"/>
                <w:i/>
                <w:iCs/>
              </w:rPr>
              <w:t xml:space="preserve"> list as specified in subclause 5.3.13A.</w:t>
            </w:r>
          </w:p>
          <w:p w14:paraId="1E6B6864" w14:textId="77777777" w:rsidR="00591D6C" w:rsidRDefault="00591D6C" w:rsidP="003413D5">
            <w:pPr>
              <w:pStyle w:val="CRCoverPage"/>
              <w:spacing w:after="0"/>
              <w:rPr>
                <w:i/>
                <w:iCs/>
              </w:rPr>
            </w:pPr>
          </w:p>
          <w:p w14:paraId="54F0B862" w14:textId="2549E7E6" w:rsidR="006C5E16" w:rsidRPr="00362B60" w:rsidRDefault="00362B60" w:rsidP="003413D5">
            <w:pPr>
              <w:pStyle w:val="CRCoverPage"/>
              <w:spacing w:after="0"/>
              <w:rPr>
                <w:rFonts w:ascii="Times New Roman" w:hAnsi="Times New Roman"/>
              </w:rPr>
            </w:pPr>
            <w:r>
              <w:rPr>
                <w:rFonts w:ascii="Times New Roman" w:hAnsi="Times New Roman"/>
              </w:rPr>
              <w:t xml:space="preserve">So, the </w:t>
            </w:r>
            <w:r w:rsidR="00591D6C" w:rsidRPr="00362B60">
              <w:rPr>
                <w:rFonts w:ascii="Times New Roman" w:hAnsi="Times New Roman"/>
              </w:rPr>
              <w:t xml:space="preserve">TS 23.122 and TS 24.501are not aligned. </w:t>
            </w:r>
          </w:p>
          <w:p w14:paraId="7A5B6E64" w14:textId="77777777" w:rsidR="006C5E16" w:rsidRDefault="006C5E16" w:rsidP="003413D5">
            <w:pPr>
              <w:pStyle w:val="CRCoverPage"/>
              <w:spacing w:after="0"/>
              <w:rPr>
                <w:i/>
                <w:iCs/>
              </w:rPr>
            </w:pPr>
          </w:p>
          <w:p w14:paraId="6385206C" w14:textId="3EFD20F2" w:rsidR="002B17D0" w:rsidRDefault="006C5E16" w:rsidP="003413D5">
            <w:pPr>
              <w:pStyle w:val="CRCoverPage"/>
              <w:spacing w:after="0"/>
              <w:rPr>
                <w:rFonts w:ascii="Times New Roman" w:hAnsi="Times New Roman"/>
              </w:rPr>
            </w:pPr>
            <w:r w:rsidRPr="002B17D0">
              <w:rPr>
                <w:rFonts w:ascii="Times New Roman" w:hAnsi="Times New Roman"/>
              </w:rPr>
              <w:t>TR</w:t>
            </w:r>
            <w:r w:rsidR="002B17D0" w:rsidRPr="002B17D0">
              <w:rPr>
                <w:rFonts w:ascii="Times New Roman" w:hAnsi="Times New Roman"/>
              </w:rPr>
              <w:t xml:space="preserve"> 24.811, it is </w:t>
            </w:r>
            <w:r w:rsidR="002B17D0">
              <w:rPr>
                <w:rFonts w:ascii="Times New Roman" w:hAnsi="Times New Roman"/>
              </w:rPr>
              <w:t>concluded</w:t>
            </w:r>
            <w:r w:rsidR="002B17D0" w:rsidRPr="002B17D0">
              <w:rPr>
                <w:rFonts w:ascii="Times New Roman" w:hAnsi="Times New Roman"/>
              </w:rPr>
              <w:t xml:space="preserve"> that</w:t>
            </w:r>
            <w:r w:rsidR="002B17D0">
              <w:rPr>
                <w:rFonts w:ascii="Times New Roman" w:hAnsi="Times New Roman"/>
              </w:rPr>
              <w:t>,</w:t>
            </w:r>
          </w:p>
          <w:p w14:paraId="63566F63" w14:textId="469C017F" w:rsidR="002B17D0" w:rsidRPr="002B17D0" w:rsidRDefault="002B17D0" w:rsidP="002B17D0">
            <w:pPr>
              <w:pStyle w:val="B1"/>
              <w:ind w:left="0" w:firstLine="0"/>
              <w:rPr>
                <w:i/>
              </w:rPr>
            </w:pPr>
            <w:r w:rsidRPr="002B17D0">
              <w:rPr>
                <w:i/>
              </w:rPr>
              <w:t>Conclusions on Key Issue #5</w:t>
            </w:r>
          </w:p>
          <w:p w14:paraId="31DECABD" w14:textId="7D2C1CA6" w:rsidR="002B17D0" w:rsidRPr="002B17D0" w:rsidRDefault="002B17D0" w:rsidP="002B17D0">
            <w:pPr>
              <w:pStyle w:val="B1"/>
              <w:rPr>
                <w:i/>
              </w:rPr>
            </w:pPr>
            <w:r w:rsidRPr="002B17D0">
              <w:rPr>
                <w:i/>
              </w:rPr>
              <w:t>-</w:t>
            </w:r>
            <w:r w:rsidRPr="002B17D0">
              <w:rPr>
                <w:i/>
              </w:rPr>
              <w:tab/>
              <w:t xml:space="preserve">in automatic network selection mode, reselection to an EPLMN is allowed </w:t>
            </w:r>
            <w:r w:rsidRPr="00591D6C">
              <w:rPr>
                <w:i/>
                <w:highlight w:val="yellow"/>
              </w:rPr>
              <w:t>only if the EPLMN can provide the UE with disaster roaming as determined</w:t>
            </w:r>
            <w:r w:rsidRPr="002B17D0">
              <w:rPr>
                <w:i/>
              </w:rPr>
              <w:t xml:space="preserve"> according to the conclusions of KI#3 as specified in clause 8.3.</w:t>
            </w:r>
          </w:p>
          <w:p w14:paraId="2053FFB2" w14:textId="51851F03" w:rsidR="002B17D0" w:rsidRPr="002B17D0" w:rsidRDefault="002B17D0" w:rsidP="002B17D0">
            <w:pPr>
              <w:pStyle w:val="B1"/>
              <w:ind w:left="0" w:firstLine="0"/>
              <w:rPr>
                <w:i/>
              </w:rPr>
            </w:pPr>
            <w:r w:rsidRPr="002B17D0">
              <w:rPr>
                <w:i/>
              </w:rPr>
              <w:lastRenderedPageBreak/>
              <w:t>Conclusions on Key Issue #9</w:t>
            </w:r>
          </w:p>
          <w:p w14:paraId="3FAAA247" w14:textId="77777777" w:rsidR="002B17D0" w:rsidRPr="002B17D0" w:rsidRDefault="002B17D0" w:rsidP="002B17D0">
            <w:pPr>
              <w:pStyle w:val="B1"/>
              <w:rPr>
                <w:i/>
              </w:rPr>
            </w:pPr>
            <w:r w:rsidRPr="002B17D0">
              <w:rPr>
                <w:i/>
              </w:rPr>
              <w:t>-</w:t>
            </w:r>
            <w:r w:rsidRPr="002B17D0">
              <w:rPr>
                <w:i/>
              </w:rPr>
              <w:tab/>
              <w:t xml:space="preserve">in manual network selection mode, </w:t>
            </w:r>
            <w:r w:rsidRPr="00591D6C">
              <w:rPr>
                <w:i/>
                <w:highlight w:val="yellow"/>
              </w:rPr>
              <w:t>reselection to an EPLMN is allowed only if the EPLMN can provide the UE with disaster roaming</w:t>
            </w:r>
            <w:r w:rsidRPr="002B17D0">
              <w:rPr>
                <w:i/>
              </w:rPr>
              <w:t xml:space="preserve"> as determined according to the conclusions of KI#3 as specified in clause 8.3.</w:t>
            </w:r>
          </w:p>
          <w:p w14:paraId="708AA7DE" w14:textId="13916D8A" w:rsidR="00A25F07" w:rsidRPr="002B17D0" w:rsidRDefault="00362B60" w:rsidP="001C2BDC">
            <w:pPr>
              <w:pStyle w:val="CRCoverPage"/>
              <w:spacing w:after="0"/>
              <w:rPr>
                <w:i/>
                <w:noProof/>
              </w:rPr>
            </w:pPr>
            <w:r>
              <w:rPr>
                <w:rFonts w:ascii="Times New Roman" w:hAnsi="Times New Roman"/>
              </w:rPr>
              <w:t xml:space="preserve">So, the </w:t>
            </w:r>
            <w:r w:rsidR="00591D6C" w:rsidRPr="00591D6C">
              <w:rPr>
                <w:rFonts w:ascii="Times New Roman" w:hAnsi="Times New Roman"/>
              </w:rPr>
              <w:t xml:space="preserve">UE shall not delete </w:t>
            </w:r>
            <w:r w:rsidR="00A1772B" w:rsidRPr="00591D6C">
              <w:rPr>
                <w:rFonts w:ascii="Times New Roman" w:hAnsi="Times New Roman"/>
              </w:rPr>
              <w:t>the</w:t>
            </w:r>
            <w:r w:rsidR="00591D6C" w:rsidRPr="00591D6C">
              <w:rPr>
                <w:rFonts w:ascii="Times New Roman" w:hAnsi="Times New Roman"/>
              </w:rPr>
              <w:t xml:space="preserve"> forbidden PLMNs from the list of equivalent </w:t>
            </w:r>
            <w:r w:rsidR="00A1772B">
              <w:rPr>
                <w:rFonts w:ascii="Times New Roman" w:hAnsi="Times New Roman"/>
              </w:rPr>
              <w:t xml:space="preserve">PLMNs </w:t>
            </w:r>
            <w:r w:rsidR="00591D6C" w:rsidRPr="00591D6C">
              <w:rPr>
                <w:rFonts w:ascii="Times New Roman" w:hAnsi="Times New Roman"/>
              </w:rPr>
              <w:t xml:space="preserve">when the UE is registered for </w:t>
            </w:r>
            <w:r w:rsidR="00A1772B" w:rsidRPr="00591D6C">
              <w:rPr>
                <w:rFonts w:ascii="Times New Roman" w:hAnsi="Times New Roman"/>
              </w:rPr>
              <w:t>the disaster</w:t>
            </w:r>
            <w:r w:rsidR="00591D6C" w:rsidRPr="00591D6C">
              <w:rPr>
                <w:rFonts w:ascii="Times New Roman" w:hAnsi="Times New Roman"/>
              </w:rPr>
              <w:t xml:space="preserve"> roaming services</w:t>
            </w:r>
            <w:r>
              <w:rPr>
                <w:rFonts w:ascii="Times New Roman" w:hAnsi="Times New Roman"/>
              </w:rPr>
              <w:t>.</w:t>
            </w:r>
            <w:r w:rsidR="00591D6C" w:rsidRPr="00591D6C">
              <w:rPr>
                <w:i/>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3FDF4F" w:rsidR="001E41F3" w:rsidRPr="009C2FA2" w:rsidRDefault="00A25F07" w:rsidP="00A25F07">
            <w:pPr>
              <w:pStyle w:val="CRCoverPage"/>
              <w:spacing w:after="0"/>
              <w:rPr>
                <w:rFonts w:ascii="Times New Roman" w:hAnsi="Times New Roman"/>
              </w:rPr>
            </w:pPr>
            <w:r>
              <w:rPr>
                <w:rFonts w:ascii="Times New Roman" w:hAnsi="Times New Roman"/>
              </w:rPr>
              <w:t xml:space="preserve">The UE shall not delete the </w:t>
            </w:r>
            <w:r w:rsidR="00A1772B">
              <w:rPr>
                <w:rFonts w:ascii="Times New Roman" w:hAnsi="Times New Roman"/>
              </w:rPr>
              <w:t xml:space="preserve">forbidden </w:t>
            </w:r>
            <w:r>
              <w:rPr>
                <w:rFonts w:ascii="Times New Roman" w:hAnsi="Times New Roman"/>
              </w:rPr>
              <w:t>PLMN</w:t>
            </w:r>
            <w:r w:rsidR="00A1772B">
              <w:rPr>
                <w:rFonts w:ascii="Times New Roman" w:hAnsi="Times New Roman"/>
              </w:rPr>
              <w:t>s</w:t>
            </w:r>
            <w:r>
              <w:rPr>
                <w:rFonts w:ascii="Times New Roman" w:hAnsi="Times New Roman"/>
              </w:rPr>
              <w:t xml:space="preserve"> from the </w:t>
            </w:r>
            <w:r w:rsidR="00A1772B">
              <w:rPr>
                <w:rFonts w:ascii="Times New Roman" w:hAnsi="Times New Roman"/>
              </w:rPr>
              <w:t xml:space="preserve">list of equivalent PLMN when the UE is registered for the </w:t>
            </w:r>
            <w:r w:rsidR="00131AD3">
              <w:rPr>
                <w:rFonts w:ascii="Times New Roman" w:hAnsi="Times New Roman"/>
              </w:rPr>
              <w:t>disaster</w:t>
            </w:r>
            <w:r w:rsidR="00A1772B">
              <w:rPr>
                <w:rFonts w:ascii="Times New Roman" w:hAnsi="Times New Roman"/>
              </w:rPr>
              <w:t xml:space="preserve"> roaming services.</w:t>
            </w:r>
            <w:r>
              <w:rPr>
                <w:rFonts w:ascii="Times New Roman" w:hAnsi="Times New Roma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4A6E9" w:rsidR="00502607" w:rsidRPr="009C2FA2" w:rsidRDefault="00DD670A" w:rsidP="00DD670A">
            <w:pPr>
              <w:pStyle w:val="CRCoverPage"/>
              <w:spacing w:after="0"/>
              <w:rPr>
                <w:rFonts w:ascii="Times New Roman" w:hAnsi="Times New Roman"/>
              </w:rPr>
            </w:pPr>
            <w:r>
              <w:rPr>
                <w:rFonts w:ascii="Times New Roman" w:hAnsi="Times New Roman"/>
              </w:rPr>
              <w:t xml:space="preserve">The </w:t>
            </w:r>
            <w:r w:rsidR="00502607">
              <w:rPr>
                <w:rFonts w:ascii="Times New Roman" w:hAnsi="Times New Roman"/>
              </w:rPr>
              <w:t xml:space="preserve">UE </w:t>
            </w:r>
            <w:r>
              <w:rPr>
                <w:rFonts w:ascii="Times New Roman" w:hAnsi="Times New Roman"/>
              </w:rPr>
              <w:t xml:space="preserve">which </w:t>
            </w:r>
            <w:r w:rsidR="00502607">
              <w:rPr>
                <w:rFonts w:ascii="Times New Roman" w:hAnsi="Times New Roman"/>
              </w:rPr>
              <w:t xml:space="preserve">is registered for the </w:t>
            </w:r>
            <w:r w:rsidR="00131AD3">
              <w:rPr>
                <w:rFonts w:ascii="Times New Roman" w:hAnsi="Times New Roman"/>
              </w:rPr>
              <w:t>disaster</w:t>
            </w:r>
            <w:r w:rsidR="00502607">
              <w:rPr>
                <w:rFonts w:ascii="Times New Roman" w:hAnsi="Times New Roman"/>
              </w:rPr>
              <w:t xml:space="preserve"> roaming </w:t>
            </w:r>
            <w:r w:rsidR="00131AD3">
              <w:rPr>
                <w:rFonts w:ascii="Times New Roman" w:hAnsi="Times New Roman"/>
              </w:rPr>
              <w:t>servic</w:t>
            </w:r>
            <w:r>
              <w:rPr>
                <w:rFonts w:ascii="Times New Roman" w:hAnsi="Times New Roman"/>
              </w:rPr>
              <w:t xml:space="preserve">es will </w:t>
            </w:r>
            <w:r w:rsidR="00A25F07">
              <w:rPr>
                <w:rFonts w:ascii="Times New Roman" w:hAnsi="Times New Roman"/>
              </w:rPr>
              <w:t xml:space="preserve">not be able to </w:t>
            </w:r>
            <w:r w:rsidR="00A1772B">
              <w:rPr>
                <w:rFonts w:ascii="Times New Roman" w:hAnsi="Times New Roman"/>
              </w:rPr>
              <w:t>select</w:t>
            </w:r>
            <w:r w:rsidR="00502607">
              <w:rPr>
                <w:rFonts w:ascii="Times New Roman" w:hAnsi="Times New Roman"/>
              </w:rPr>
              <w:t>/re-select</w:t>
            </w:r>
            <w:r w:rsidR="00A1772B">
              <w:rPr>
                <w:rFonts w:ascii="Times New Roman" w:hAnsi="Times New Roman"/>
              </w:rPr>
              <w:t xml:space="preserve"> the</w:t>
            </w:r>
            <w:r w:rsidR="00502607">
              <w:rPr>
                <w:rFonts w:ascii="Times New Roman" w:hAnsi="Times New Roman"/>
              </w:rPr>
              <w:t xml:space="preserve"> Forbidden PLMNs in the list of equivalent</w:t>
            </w:r>
            <w:r>
              <w:rPr>
                <w:rFonts w:ascii="Times New Roman" w:hAnsi="Times New Roman"/>
              </w:rPr>
              <w:t xml:space="preserve"> PLMN</w:t>
            </w:r>
            <w:r w:rsidR="00502607">
              <w:rPr>
                <w:rFonts w:ascii="Times New Roman" w:hAnsi="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3C89F5" w:rsidR="001E41F3" w:rsidRDefault="00126BA2">
            <w:pPr>
              <w:pStyle w:val="CRCoverPage"/>
              <w:spacing w:after="0"/>
              <w:ind w:left="100"/>
              <w:rPr>
                <w:noProof/>
              </w:rPr>
            </w:pPr>
            <w:r>
              <w:rPr>
                <w:noProof/>
              </w:rPr>
              <w:t>5.5.1.2.4,5.5.1.3.4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CFEDAB" w14:textId="77777777" w:rsidR="00696A1D" w:rsidRPr="007F2770" w:rsidRDefault="00696A1D" w:rsidP="00696A1D">
      <w:pPr>
        <w:pStyle w:val="Heading5"/>
      </w:pPr>
      <w:bookmarkStart w:id="3" w:name="_Toc209788602"/>
      <w:r w:rsidRPr="007F2770">
        <w:lastRenderedPageBreak/>
        <w:t>5.5.1.2.4</w:t>
      </w:r>
      <w:r w:rsidRPr="007F2770">
        <w:tab/>
        <w:t>Initial registration accepted by the network</w:t>
      </w:r>
      <w:bookmarkEnd w:id="3"/>
    </w:p>
    <w:p w14:paraId="64DD64E1" w14:textId="77777777" w:rsidR="00696A1D" w:rsidRPr="007F2770" w:rsidRDefault="00696A1D" w:rsidP="00696A1D">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1C73E894" w14:textId="77777777" w:rsidR="00696A1D" w:rsidRDefault="00696A1D" w:rsidP="00696A1D">
      <w:r w:rsidRPr="007F2770">
        <w:t>If the initial registration request is accepted by the network, the AMF shall send a REGISTRATION ACCEPT message to the UE.</w:t>
      </w:r>
    </w:p>
    <w:p w14:paraId="25AE2B44" w14:textId="77777777" w:rsidR="00696A1D" w:rsidRDefault="00696A1D" w:rsidP="00696A1D">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5BE9DB5" w14:textId="77777777" w:rsidR="00696A1D" w:rsidRPr="007F2770" w:rsidRDefault="00696A1D" w:rsidP="00696A1D">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CB4DF9B" w14:textId="77777777" w:rsidR="00696A1D" w:rsidRPr="007F2770" w:rsidRDefault="00696A1D" w:rsidP="00696A1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1F2EF49" w14:textId="77777777" w:rsidR="00696A1D" w:rsidRPr="007F2770" w:rsidRDefault="00696A1D" w:rsidP="00696A1D">
      <w:pPr>
        <w:pStyle w:val="NO"/>
        <w:rPr>
          <w:lang w:eastAsia="ja-JP"/>
        </w:rPr>
      </w:pPr>
      <w:r w:rsidRPr="007F2770">
        <w:t>NOTE 1:</w:t>
      </w:r>
      <w:r w:rsidRPr="007F2770">
        <w:tab/>
        <w:t>This information is forwarded to the new AMF during inter-AMF handover or to the new MME during inter-system handover to S1 mode.</w:t>
      </w:r>
    </w:p>
    <w:p w14:paraId="3FD2A347" w14:textId="77777777" w:rsidR="00696A1D" w:rsidRPr="007F2770" w:rsidRDefault="00696A1D" w:rsidP="00696A1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0ECEB9E1" w14:textId="77777777" w:rsidR="00696A1D" w:rsidRPr="007F2770" w:rsidRDefault="00696A1D" w:rsidP="00696A1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BBDB379" w14:textId="77777777" w:rsidR="00696A1D" w:rsidRPr="007F2770" w:rsidRDefault="00696A1D" w:rsidP="00696A1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79AEE6B" w14:textId="77777777" w:rsidR="00696A1D" w:rsidRPr="007F2770" w:rsidRDefault="00696A1D" w:rsidP="00696A1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DB940F4" w14:textId="06C9DF88" w:rsidR="00696A1D" w:rsidRPr="007F2770" w:rsidRDefault="00696A1D" w:rsidP="00696A1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ins w:id="4" w:author="Danish Hashmi" w:date="2025-10-05T04:27:00Z">
        <w:r w:rsidR="00973FD5">
          <w:rPr>
            <w:lang w:eastAsia="zh-CN"/>
          </w:rPr>
          <w:t xml:space="preserve"> or </w:t>
        </w:r>
      </w:ins>
      <w:ins w:id="5" w:author="Danish Hashmi" w:date="2025-10-05T04:28:00Z">
        <w:r w:rsidR="006C5E16" w:rsidRPr="007F2770">
          <w:t>disaster roaming services</w:t>
        </w:r>
      </w:ins>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6FDD8C9" w14:textId="77777777" w:rsidR="00696A1D" w:rsidRDefault="00696A1D" w:rsidP="00696A1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3727283" w14:textId="77777777" w:rsidR="00696A1D" w:rsidRDefault="00696A1D" w:rsidP="00696A1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89FB6C0" w14:textId="77777777" w:rsidR="00696A1D" w:rsidRDefault="00696A1D" w:rsidP="00696A1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232AF35" w14:textId="77777777" w:rsidR="00696A1D" w:rsidRDefault="00696A1D" w:rsidP="00696A1D">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D78345C" w14:textId="77777777" w:rsidR="00696A1D" w:rsidRPr="007F2770" w:rsidRDefault="00696A1D" w:rsidP="00696A1D">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77D786D" w14:textId="77777777" w:rsidR="00696A1D" w:rsidRPr="007F2770" w:rsidRDefault="00696A1D" w:rsidP="00696A1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381C09F" w14:textId="77777777" w:rsidR="00696A1D" w:rsidRPr="007F2770" w:rsidRDefault="00696A1D" w:rsidP="00696A1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3C75122" w14:textId="77777777" w:rsidR="00696A1D" w:rsidRPr="007F2770" w:rsidRDefault="00696A1D" w:rsidP="00696A1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0802FC2" w14:textId="77777777" w:rsidR="00696A1D" w:rsidRPr="007F2770" w:rsidRDefault="00696A1D" w:rsidP="00696A1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0B51E56" w14:textId="77777777" w:rsidR="00696A1D" w:rsidRPr="007F2770" w:rsidRDefault="00696A1D" w:rsidP="00696A1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F59A28F" w14:textId="77777777" w:rsidR="00696A1D" w:rsidRPr="007F2770" w:rsidRDefault="00696A1D" w:rsidP="00696A1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CBE0F35" w14:textId="77777777" w:rsidR="00696A1D" w:rsidRPr="007F2770" w:rsidRDefault="00696A1D" w:rsidP="00696A1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25A3421" w14:textId="77777777" w:rsidR="00696A1D" w:rsidRPr="007F2770" w:rsidRDefault="00696A1D" w:rsidP="00696A1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98EA198" w14:textId="77777777" w:rsidR="00696A1D" w:rsidRPr="007F2770" w:rsidRDefault="00696A1D" w:rsidP="00696A1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FDA0243" w14:textId="77777777" w:rsidR="00696A1D" w:rsidRPr="007F2770" w:rsidRDefault="00696A1D" w:rsidP="00696A1D">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995871A" w14:textId="77777777" w:rsidR="00696A1D" w:rsidRPr="007F2770" w:rsidRDefault="00696A1D" w:rsidP="00696A1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6CC437" w14:textId="77777777" w:rsidR="00696A1D" w:rsidRPr="007F2770" w:rsidRDefault="00696A1D" w:rsidP="00696A1D">
      <w:r w:rsidRPr="007F2770">
        <w:lastRenderedPageBreak/>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3FB04EAB" w14:textId="77777777" w:rsidR="00696A1D" w:rsidRPr="007F2770" w:rsidRDefault="00696A1D" w:rsidP="00696A1D">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9C6C40B" w14:textId="77777777" w:rsidR="00696A1D" w:rsidRPr="007F2770" w:rsidRDefault="00696A1D" w:rsidP="00696A1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95BD69B" w14:textId="77777777" w:rsidR="00696A1D" w:rsidRPr="007F2770" w:rsidRDefault="00696A1D" w:rsidP="00696A1D">
      <w:r w:rsidRPr="007F2770">
        <w:t>The AMF shall include the LADN information which consists of the determined LADN DNNs for the UE and LADN service area(s) available in the current registration area in the LADN information IE of the REGISTRATION ACCEPT message.</w:t>
      </w:r>
    </w:p>
    <w:p w14:paraId="2344AE69" w14:textId="77777777" w:rsidR="00696A1D" w:rsidRDefault="00696A1D" w:rsidP="00696A1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CE3AB2B" w14:textId="77777777" w:rsidR="00696A1D" w:rsidRDefault="00696A1D" w:rsidP="00696A1D">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652A4CDD" w14:textId="77777777" w:rsidR="00696A1D" w:rsidRDefault="00696A1D" w:rsidP="00696A1D">
      <w:r>
        <w:t>If:</w:t>
      </w:r>
    </w:p>
    <w:p w14:paraId="22D395A0" w14:textId="77777777" w:rsidR="00696A1D" w:rsidRPr="007F2770" w:rsidRDefault="00696A1D" w:rsidP="00696A1D">
      <w:pPr>
        <w:pStyle w:val="B1"/>
      </w:pPr>
      <w:r>
        <w:t>a)</w:t>
      </w:r>
      <w:r w:rsidRPr="007F2770">
        <w:tab/>
      </w:r>
      <w:r>
        <w:t xml:space="preserve">the </w:t>
      </w:r>
      <w:r w:rsidRPr="007F2770">
        <w:t>UE</w:t>
      </w:r>
      <w:r>
        <w:t xml:space="preserve"> does not</w:t>
      </w:r>
      <w:r w:rsidRPr="007F2770">
        <w:t xml:space="preserve"> support LADN per DNN and S-NSSAI;</w:t>
      </w:r>
    </w:p>
    <w:p w14:paraId="2A1FDEB6" w14:textId="77777777" w:rsidR="00696A1D" w:rsidRPr="007F2770" w:rsidRDefault="00696A1D" w:rsidP="00696A1D">
      <w:pPr>
        <w:pStyle w:val="B1"/>
      </w:pPr>
      <w:r>
        <w:t>b)</w:t>
      </w:r>
      <w:r w:rsidRPr="007F2770">
        <w:tab/>
      </w:r>
      <w:r>
        <w:rPr>
          <w:lang w:val="en-US" w:eastAsia="ko-KR"/>
        </w:rPr>
        <w:t>the UE is subscribed to the LADN DNN for a single S-NSSAI only</w:t>
      </w:r>
      <w:r w:rsidRPr="007F2770">
        <w:t>;</w:t>
      </w:r>
      <w:r>
        <w:t xml:space="preserve"> and</w:t>
      </w:r>
    </w:p>
    <w:p w14:paraId="23AFBFD0" w14:textId="77777777" w:rsidR="00696A1D" w:rsidRDefault="00696A1D" w:rsidP="00696A1D">
      <w:pPr>
        <w:pStyle w:val="B1"/>
      </w:pPr>
      <w:r>
        <w:t>c)</w:t>
      </w:r>
      <w:r w:rsidRPr="007F2770">
        <w:tab/>
      </w:r>
      <w:r>
        <w:t xml:space="preserve">the AMF has the extended </w:t>
      </w:r>
      <w:r w:rsidRPr="007F2770">
        <w:t>LADN information</w:t>
      </w:r>
      <w:r>
        <w:t xml:space="preserve"> but no LADN information;</w:t>
      </w:r>
    </w:p>
    <w:p w14:paraId="285E6448" w14:textId="77777777" w:rsidR="00696A1D" w:rsidRPr="007F2770" w:rsidRDefault="00696A1D" w:rsidP="00696A1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839F034" w14:textId="77777777" w:rsidR="00696A1D" w:rsidRDefault="00696A1D" w:rsidP="00696A1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1C0D0C1" w14:textId="77777777" w:rsidR="00696A1D" w:rsidRDefault="00696A1D" w:rsidP="00696A1D">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D158277" w14:textId="77777777" w:rsidR="00696A1D" w:rsidRPr="007F2770" w:rsidRDefault="00696A1D" w:rsidP="00696A1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D3AB692" w14:textId="77777777" w:rsidR="00696A1D" w:rsidRPr="007F2770" w:rsidRDefault="00696A1D" w:rsidP="00696A1D">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07AC061" w14:textId="77777777" w:rsidR="00696A1D" w:rsidRPr="007F2770" w:rsidRDefault="00696A1D" w:rsidP="00696A1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0330BB4" w14:textId="77777777" w:rsidR="00696A1D" w:rsidRPr="007F2770" w:rsidRDefault="00696A1D" w:rsidP="00696A1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154B049" w14:textId="77777777" w:rsidR="00696A1D" w:rsidRPr="007F2770" w:rsidRDefault="00696A1D" w:rsidP="00696A1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8FBCDB2" w14:textId="77777777" w:rsidR="00696A1D" w:rsidRPr="007F2770" w:rsidRDefault="00696A1D" w:rsidP="00696A1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0ECBBA" w14:textId="77777777" w:rsidR="00696A1D" w:rsidRPr="007F2770" w:rsidRDefault="00696A1D" w:rsidP="00696A1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AA82E6" w14:textId="77777777" w:rsidR="00696A1D" w:rsidRPr="007F2770" w:rsidRDefault="00696A1D" w:rsidP="00696A1D">
      <w:pPr>
        <w:snapToGrid w:val="0"/>
      </w:pPr>
      <w:r w:rsidRPr="007F2770">
        <w:t>If a 5G-GUTI or the SOR transparent container IE is included in the REGISTRATION ACCEPT message, the AMF shall start timer T3550 and enter state 5GMM-COMMON-PROCEDURE-INITIATED as described in subclause 5.1.3.2.3.3.</w:t>
      </w:r>
    </w:p>
    <w:p w14:paraId="696C93B5" w14:textId="77777777" w:rsidR="00696A1D" w:rsidRDefault="00696A1D" w:rsidP="00696A1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56B8503" w14:textId="77777777" w:rsidR="00696A1D" w:rsidRPr="007F2770" w:rsidRDefault="00696A1D" w:rsidP="00696A1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8DA7A0B" w14:textId="77777777" w:rsidR="00696A1D" w:rsidRPr="007F2770" w:rsidRDefault="00696A1D" w:rsidP="00696A1D">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088A315" w14:textId="77777777" w:rsidR="00696A1D" w:rsidRPr="007F2770" w:rsidRDefault="00696A1D" w:rsidP="00696A1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4E5211D" w14:textId="77777777" w:rsidR="00696A1D" w:rsidRPr="007F2770" w:rsidRDefault="00696A1D" w:rsidP="00696A1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534301F" w14:textId="77777777" w:rsidR="00696A1D" w:rsidRPr="007F2770" w:rsidRDefault="00696A1D" w:rsidP="00696A1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E270640" w14:textId="77777777" w:rsidR="00696A1D" w:rsidRPr="007F2770" w:rsidRDefault="00696A1D" w:rsidP="00696A1D">
      <w:r w:rsidRPr="007F2770">
        <w:lastRenderedPageBreak/>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A27C227" w14:textId="77777777" w:rsidR="00696A1D" w:rsidRPr="007F2770" w:rsidRDefault="00696A1D" w:rsidP="00696A1D">
      <w:pPr>
        <w:pStyle w:val="NO"/>
      </w:pPr>
      <w:r w:rsidRPr="007F2770">
        <w:t>NOTE 7A:</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12504A95" w14:textId="77777777" w:rsidR="00696A1D" w:rsidRPr="007F2770" w:rsidRDefault="00696A1D" w:rsidP="00696A1D">
      <w:r w:rsidRPr="007F2770">
        <w:t>The AMF shall include the T3512 value IE in the REGISTRATION ACCEPT message only if the REGISTRATION REQUEST message was sent over the 3GPP access.</w:t>
      </w:r>
    </w:p>
    <w:p w14:paraId="2D49E5A3" w14:textId="77777777" w:rsidR="00696A1D" w:rsidRPr="007F2770" w:rsidRDefault="00696A1D" w:rsidP="00696A1D">
      <w:r w:rsidRPr="007F2770">
        <w:t>The AMF shall include the non-3GPP de-registration timer value IE in the REGISTRATION ACCEPT message only if the REGISTRATION REQUEST message was sent over the non-3GPP access.</w:t>
      </w:r>
    </w:p>
    <w:p w14:paraId="06FB57D7" w14:textId="77777777" w:rsidR="00696A1D" w:rsidRPr="007F2770" w:rsidRDefault="00696A1D" w:rsidP="00696A1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3657A5D" w14:textId="77777777" w:rsidR="00696A1D" w:rsidRPr="007F2770" w:rsidRDefault="00696A1D" w:rsidP="00696A1D">
      <w:r w:rsidRPr="007F2770">
        <w:t>The AMF may include the T3447 value IE set to the service gap time value in the REGISTRATION ACCEPT message if:</w:t>
      </w:r>
    </w:p>
    <w:p w14:paraId="171448E2" w14:textId="77777777" w:rsidR="00696A1D" w:rsidRPr="007F2770" w:rsidRDefault="00696A1D" w:rsidP="00696A1D">
      <w:pPr>
        <w:pStyle w:val="B1"/>
      </w:pPr>
      <w:r w:rsidRPr="007F2770">
        <w:t>-</w:t>
      </w:r>
      <w:r w:rsidRPr="007F2770">
        <w:tab/>
        <w:t>the UE has indicated support for service gap control in the REGISTRATION REQUEST message; and</w:t>
      </w:r>
    </w:p>
    <w:p w14:paraId="003CCCC3" w14:textId="77777777" w:rsidR="00696A1D" w:rsidRPr="007F2770" w:rsidRDefault="00696A1D" w:rsidP="00696A1D">
      <w:pPr>
        <w:pStyle w:val="B1"/>
      </w:pPr>
      <w:r w:rsidRPr="007F2770">
        <w:t>-</w:t>
      </w:r>
      <w:r w:rsidRPr="007F2770">
        <w:tab/>
        <w:t>a service gap time value is available in the 5GMM context.</w:t>
      </w:r>
    </w:p>
    <w:p w14:paraId="37881355" w14:textId="77777777" w:rsidR="00696A1D" w:rsidRPr="007F2770" w:rsidRDefault="00696A1D" w:rsidP="00696A1D">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A5A6A16" w14:textId="77777777" w:rsidR="00696A1D" w:rsidRPr="007F2770" w:rsidRDefault="00696A1D" w:rsidP="00696A1D">
      <w:pPr>
        <w:pStyle w:val="B1"/>
      </w:pPr>
      <w:r w:rsidRPr="007F2770">
        <w:t>a)</w:t>
      </w:r>
      <w:r w:rsidRPr="007F2770">
        <w:tab/>
      </w:r>
      <w:r w:rsidRPr="007F2770">
        <w:rPr>
          <w:noProof/>
          <w:lang w:val="en-US"/>
        </w:rPr>
        <w:t>the UE is configured for high priority access in the selected PLMN</w:t>
      </w:r>
      <w:r w:rsidRPr="007F2770">
        <w:t>; or</w:t>
      </w:r>
    </w:p>
    <w:p w14:paraId="79A4BDC8" w14:textId="77777777" w:rsidR="00696A1D" w:rsidRPr="007F2770" w:rsidRDefault="00696A1D" w:rsidP="00696A1D">
      <w:pPr>
        <w:pStyle w:val="B1"/>
      </w:pPr>
      <w:r w:rsidRPr="007F2770">
        <w:t>b)</w:t>
      </w:r>
      <w:r w:rsidRPr="007F2770">
        <w:tab/>
        <w:t>the 5GS registration type IE in the REGISTRATION REQUEST message is set to "emergency registration".</w:t>
      </w:r>
    </w:p>
    <w:p w14:paraId="4011A229" w14:textId="77777777" w:rsidR="00696A1D" w:rsidRPr="007F2770" w:rsidRDefault="00696A1D" w:rsidP="00696A1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F86C626" w14:textId="77777777" w:rsidR="00696A1D" w:rsidRPr="007F2770" w:rsidRDefault="00696A1D" w:rsidP="00696A1D">
      <w:r w:rsidRPr="007F2770">
        <w:t>If:</w:t>
      </w:r>
    </w:p>
    <w:p w14:paraId="706C960A" w14:textId="77777777" w:rsidR="00696A1D" w:rsidRPr="007F2770" w:rsidRDefault="00696A1D" w:rsidP="00696A1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0C4EFC0" w14:textId="77777777" w:rsidR="00696A1D" w:rsidRPr="007F2770" w:rsidRDefault="00696A1D" w:rsidP="00696A1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E2E64CD" w14:textId="77777777" w:rsidR="00696A1D" w:rsidRPr="007F2770" w:rsidRDefault="00696A1D" w:rsidP="00696A1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4DDF454" w14:textId="77777777" w:rsidR="00696A1D" w:rsidRPr="007F2770" w:rsidRDefault="00696A1D" w:rsidP="00696A1D">
      <w:r w:rsidRPr="007F2770">
        <w:t>If the UE has included the service-level device ID set to the CAA-level UAV ID in the Service-level-AA container IE of the REGISTRATION REQUEST message, and if:</w:t>
      </w:r>
    </w:p>
    <w:p w14:paraId="51F2E4B3" w14:textId="77777777" w:rsidR="00696A1D" w:rsidRPr="007F2770" w:rsidRDefault="00696A1D" w:rsidP="00696A1D">
      <w:pPr>
        <w:pStyle w:val="B1"/>
      </w:pPr>
      <w:r w:rsidRPr="007F2770">
        <w:t>-</w:t>
      </w:r>
      <w:r w:rsidRPr="007F2770">
        <w:tab/>
        <w:t>the UE has a valid aerial UE subscription information;</w:t>
      </w:r>
    </w:p>
    <w:p w14:paraId="6E3C8AFB" w14:textId="77777777" w:rsidR="00696A1D" w:rsidRPr="007F2770" w:rsidRDefault="00696A1D" w:rsidP="00696A1D">
      <w:pPr>
        <w:pStyle w:val="B1"/>
      </w:pPr>
      <w:r w:rsidRPr="007F2770">
        <w:t>-</w:t>
      </w:r>
      <w:r w:rsidRPr="007F2770">
        <w:tab/>
        <w:t>the UUAA procedure is to be performed during the registration procedure according to operator policy;</w:t>
      </w:r>
    </w:p>
    <w:p w14:paraId="23ACA4DD" w14:textId="77777777" w:rsidR="00696A1D" w:rsidRPr="007F2770" w:rsidRDefault="00696A1D" w:rsidP="00696A1D">
      <w:pPr>
        <w:pStyle w:val="B1"/>
      </w:pPr>
      <w:r w:rsidRPr="007F2770">
        <w:t>-</w:t>
      </w:r>
      <w:r w:rsidRPr="007F2770">
        <w:tab/>
        <w:t>there is no valid successful UUAA result for the UE in the UE 5GMM context; and</w:t>
      </w:r>
    </w:p>
    <w:p w14:paraId="313D787F" w14:textId="77777777" w:rsidR="00696A1D" w:rsidRPr="007F2770" w:rsidRDefault="00696A1D" w:rsidP="00696A1D">
      <w:pPr>
        <w:pStyle w:val="B1"/>
      </w:pPr>
      <w:r w:rsidRPr="007F2770">
        <w:t>-</w:t>
      </w:r>
      <w:r w:rsidRPr="007F2770">
        <w:tab/>
        <w:t>the REGISTRATION REQUEST message was not received over non-3GPP access,</w:t>
      </w:r>
    </w:p>
    <w:p w14:paraId="1E445B2F" w14:textId="77777777" w:rsidR="00696A1D" w:rsidRPr="007F2770" w:rsidRDefault="00696A1D" w:rsidP="00696A1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r w:rsidRPr="007F2770">
        <w:lastRenderedPageBreak/>
        <w:t>If the REGISTRATION REQUEST message was received over non-3GPP access, the AMF shall not initiate UUAA-MM procedure.</w:t>
      </w:r>
    </w:p>
    <w:p w14:paraId="3F6AD2A5" w14:textId="77777777" w:rsidR="00696A1D" w:rsidRPr="007F2770" w:rsidRDefault="00696A1D" w:rsidP="00696A1D">
      <w:r w:rsidRPr="007F2770">
        <w:t>If the UE has included the service-level device ID set to the CAA-level UAV ID in the Service-level-AA container IE of the REGISTRATION REQUEST message, and if:</w:t>
      </w:r>
    </w:p>
    <w:p w14:paraId="001FE31B" w14:textId="77777777" w:rsidR="00696A1D" w:rsidRPr="007F2770" w:rsidRDefault="00696A1D" w:rsidP="00696A1D">
      <w:pPr>
        <w:pStyle w:val="B1"/>
      </w:pPr>
      <w:r w:rsidRPr="007F2770">
        <w:t>-</w:t>
      </w:r>
      <w:r w:rsidRPr="007F2770">
        <w:tab/>
        <w:t xml:space="preserve">the UE has a valid aerial UE subscription information; </w:t>
      </w:r>
    </w:p>
    <w:p w14:paraId="62582A25" w14:textId="77777777" w:rsidR="00696A1D" w:rsidRPr="007F2770" w:rsidRDefault="00696A1D" w:rsidP="00696A1D">
      <w:pPr>
        <w:pStyle w:val="B1"/>
      </w:pPr>
      <w:r w:rsidRPr="007F2770">
        <w:t>-</w:t>
      </w:r>
      <w:r w:rsidRPr="007F2770">
        <w:tab/>
        <w:t>the UUAA procedure is to be performed during the registration procedure according to operator policy; and</w:t>
      </w:r>
    </w:p>
    <w:p w14:paraId="6B55B524" w14:textId="77777777" w:rsidR="00696A1D" w:rsidRPr="007F2770" w:rsidRDefault="00696A1D" w:rsidP="00696A1D">
      <w:pPr>
        <w:pStyle w:val="B1"/>
      </w:pPr>
      <w:r w:rsidRPr="007F2770">
        <w:t>-</w:t>
      </w:r>
      <w:r w:rsidRPr="007F2770">
        <w:tab/>
        <w:t>there is a valid successful UUAA result for the UE in the UE 5GMM context,</w:t>
      </w:r>
    </w:p>
    <w:p w14:paraId="52131D4A" w14:textId="77777777" w:rsidR="00696A1D" w:rsidRPr="007F2770" w:rsidRDefault="00696A1D" w:rsidP="00696A1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257796C" w14:textId="77777777" w:rsidR="00696A1D" w:rsidRPr="007F2770" w:rsidRDefault="00696A1D" w:rsidP="00696A1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0DA0066" w14:textId="77777777" w:rsidR="00696A1D" w:rsidRPr="007F2770" w:rsidRDefault="00696A1D" w:rsidP="00696A1D">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364E0C91" w14:textId="77777777" w:rsidR="00696A1D" w:rsidRPr="007F2770" w:rsidRDefault="00696A1D" w:rsidP="00696A1D">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B44E366" w14:textId="77777777" w:rsidR="00696A1D" w:rsidRPr="007F2770" w:rsidRDefault="00696A1D" w:rsidP="00696A1D">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4CD4C042" w14:textId="77777777" w:rsidR="00696A1D" w:rsidRPr="007F2770" w:rsidRDefault="00696A1D" w:rsidP="00696A1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8E075BA" w14:textId="77777777" w:rsidR="00696A1D" w:rsidRPr="007F2770" w:rsidRDefault="00696A1D" w:rsidP="00696A1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6111A90" w14:textId="77777777" w:rsidR="00696A1D" w:rsidRPr="007F2770" w:rsidRDefault="00696A1D" w:rsidP="00696A1D">
      <w:pPr>
        <w:pStyle w:val="B1"/>
      </w:pPr>
      <w:r w:rsidRPr="007F2770">
        <w:t>a) the Forbidden TAI(s) for the list of "5GS forbidden tracking areas for roaming" IE; or</w:t>
      </w:r>
    </w:p>
    <w:p w14:paraId="0934F6C9" w14:textId="77777777" w:rsidR="00696A1D" w:rsidRPr="007F2770" w:rsidRDefault="00696A1D" w:rsidP="00696A1D">
      <w:pPr>
        <w:pStyle w:val="B1"/>
      </w:pPr>
      <w:r w:rsidRPr="007F2770">
        <w:t>b) the Forbidden TAI(s) for the list of "5GS forbidden tracking areas for regional provision of service" IE; or</w:t>
      </w:r>
    </w:p>
    <w:p w14:paraId="4FEC22DC" w14:textId="77777777" w:rsidR="00696A1D" w:rsidRPr="007F2770" w:rsidRDefault="00696A1D" w:rsidP="00696A1D">
      <w:pPr>
        <w:pStyle w:val="B1"/>
      </w:pPr>
      <w:r w:rsidRPr="007F2770">
        <w:t>c)</w:t>
      </w:r>
      <w:r w:rsidRPr="007F2770">
        <w:tab/>
        <w:t>both;</w:t>
      </w:r>
    </w:p>
    <w:p w14:paraId="31022159" w14:textId="77777777" w:rsidR="00696A1D" w:rsidRPr="007F2770" w:rsidRDefault="00696A1D" w:rsidP="00696A1D">
      <w:r w:rsidRPr="007F2770">
        <w:t>in the REGISTRATION ACCEPT message.</w:t>
      </w:r>
    </w:p>
    <w:p w14:paraId="39C61B7D" w14:textId="77777777" w:rsidR="00696A1D" w:rsidRPr="007F2770" w:rsidRDefault="00696A1D" w:rsidP="00696A1D">
      <w:pPr>
        <w:pStyle w:val="NO"/>
      </w:pPr>
      <w:r w:rsidRPr="007F2770">
        <w:t>NOTE 9:</w:t>
      </w:r>
      <w:r w:rsidRPr="007F2770">
        <w:tab/>
        <w:t>Void.</w:t>
      </w:r>
    </w:p>
    <w:p w14:paraId="0019612E" w14:textId="77777777" w:rsidR="00696A1D" w:rsidRDefault="00696A1D" w:rsidP="00696A1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8B1E239" w14:textId="77777777" w:rsidR="00696A1D" w:rsidRDefault="00696A1D" w:rsidP="00696A1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B408D9D" w14:textId="77777777" w:rsidR="00696A1D" w:rsidRDefault="00696A1D" w:rsidP="00696A1D">
      <w:r w:rsidRPr="00FB26EE">
        <w:lastRenderedPageBreak/>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4685662C" w14:textId="77777777" w:rsidR="00696A1D" w:rsidRDefault="00696A1D" w:rsidP="00696A1D">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6AD9149" w14:textId="77777777" w:rsidR="00696A1D" w:rsidRPr="007F2770" w:rsidRDefault="00696A1D" w:rsidP="00696A1D">
      <w:r w:rsidRPr="007F2770">
        <w:t>Upon receipt of the REGISTRATION ACCEPT message, the UE shall reset the registration attempt counter, enter state 5GMM-REGISTERED and set the 5GS update status to 5U1 UPDATED.</w:t>
      </w:r>
    </w:p>
    <w:p w14:paraId="4BAB5531" w14:textId="77777777" w:rsidR="00696A1D" w:rsidRDefault="00696A1D" w:rsidP="00696A1D">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6F01112" w14:textId="77777777" w:rsidR="00696A1D" w:rsidRPr="007F2770" w:rsidRDefault="00696A1D" w:rsidP="00696A1D">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2CB91F7" w14:textId="77777777" w:rsidR="00696A1D" w:rsidRPr="007F2770" w:rsidRDefault="00696A1D" w:rsidP="00696A1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6AB93F0" w14:textId="77777777" w:rsidR="00696A1D" w:rsidRPr="007F2770" w:rsidRDefault="00696A1D" w:rsidP="00696A1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F57248B" w14:textId="77777777" w:rsidR="00696A1D" w:rsidRPr="007F2770" w:rsidRDefault="00696A1D" w:rsidP="00696A1D">
      <w:r w:rsidRPr="007F2770">
        <w:t>If the REGISTRATION ACCEPT message include a T3324 value IE, the UE shall use the value in the T3324 value IE as active timer (T3324).</w:t>
      </w:r>
    </w:p>
    <w:p w14:paraId="5D21D7D7" w14:textId="77777777" w:rsidR="00696A1D" w:rsidRPr="007F2770" w:rsidRDefault="00696A1D" w:rsidP="00696A1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66229CB" w14:textId="77777777" w:rsidR="00696A1D" w:rsidRPr="007B0AEB" w:rsidRDefault="00696A1D" w:rsidP="00696A1D">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2EEA5705" w14:textId="77777777" w:rsidR="00696A1D" w:rsidRDefault="00696A1D" w:rsidP="00696A1D">
      <w:r w:rsidRPr="007F2770">
        <w:t>I</w:t>
      </w:r>
      <w:r w:rsidRPr="007F2770">
        <w:rPr>
          <w:rFonts w:hint="eastAsia"/>
        </w:rPr>
        <w:t xml:space="preserve">f </w:t>
      </w:r>
      <w:r w:rsidRPr="007F2770">
        <w:t>the REGISTRATION ACCEPT message contains</w:t>
      </w:r>
    </w:p>
    <w:p w14:paraId="6F192179" w14:textId="77777777" w:rsidR="00696A1D" w:rsidRDefault="00696A1D" w:rsidP="00696A1D">
      <w:pPr>
        <w:pStyle w:val="B1"/>
      </w:pPr>
      <w:r>
        <w:t>a)</w:t>
      </w:r>
      <w:r>
        <w:tab/>
      </w:r>
      <w:r w:rsidRPr="007F2770">
        <w:t>the Network slicing indication IE with the Network slicing subscription change indication set to "Network slicing subscription changed"</w:t>
      </w:r>
      <w:r>
        <w:t>;</w:t>
      </w:r>
    </w:p>
    <w:p w14:paraId="322603D0" w14:textId="77777777" w:rsidR="00696A1D" w:rsidRDefault="00696A1D" w:rsidP="00696A1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76D08EB" w14:textId="77777777" w:rsidR="00696A1D" w:rsidRDefault="00696A1D" w:rsidP="00696A1D">
      <w:pPr>
        <w:pStyle w:val="B1"/>
      </w:pPr>
      <w:r>
        <w:t>c)</w:t>
      </w:r>
      <w:r>
        <w:tab/>
      </w:r>
      <w:r w:rsidRPr="007F2770">
        <w:t>an NSSRG information IE with a new NSSRG information</w:t>
      </w:r>
      <w:r>
        <w:t>;</w:t>
      </w:r>
    </w:p>
    <w:p w14:paraId="2CFC0EB7" w14:textId="77777777" w:rsidR="00696A1D" w:rsidRDefault="00696A1D" w:rsidP="00696A1D">
      <w:pPr>
        <w:pStyle w:val="B1"/>
      </w:pPr>
      <w:r>
        <w:t>d)</w:t>
      </w:r>
      <w:r>
        <w:tab/>
      </w:r>
      <w:r w:rsidRPr="005E6C27">
        <w:t>an Alternative NSSAI I</w:t>
      </w:r>
      <w:r>
        <w:t>E with a new alternative NSSAI;</w:t>
      </w:r>
    </w:p>
    <w:p w14:paraId="5CCD5952" w14:textId="77777777" w:rsidR="00696A1D" w:rsidRDefault="00696A1D" w:rsidP="00696A1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CE88CA2" w14:textId="77777777" w:rsidR="00696A1D" w:rsidRDefault="00696A1D" w:rsidP="00696A1D">
      <w:pPr>
        <w:pStyle w:val="B1"/>
      </w:pPr>
      <w:r>
        <w:t>f)</w:t>
      </w:r>
      <w:r>
        <w:tab/>
        <w:t>an S-NSSAI time validity information IE with a new S-NSSAI time validity information; or</w:t>
      </w:r>
    </w:p>
    <w:p w14:paraId="106807A2" w14:textId="77777777" w:rsidR="00696A1D" w:rsidRDefault="00696A1D" w:rsidP="00696A1D">
      <w:pPr>
        <w:pStyle w:val="B1"/>
      </w:pPr>
      <w:r>
        <w:t>g)</w:t>
      </w:r>
      <w:r>
        <w:tab/>
        <w:t>an On-demand NSSAI IE with a new on-demand NSSAI or an updated slice deregistration inactivity timer value,</w:t>
      </w:r>
    </w:p>
    <w:p w14:paraId="01F99118" w14:textId="77777777" w:rsidR="00696A1D" w:rsidRPr="007F2770" w:rsidRDefault="00696A1D" w:rsidP="00696A1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E4004E2" w14:textId="77777777" w:rsidR="00696A1D" w:rsidRPr="007F2770" w:rsidRDefault="00696A1D" w:rsidP="00696A1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90830AA" w14:textId="77777777" w:rsidR="00696A1D" w:rsidRPr="007F2770" w:rsidRDefault="00696A1D" w:rsidP="00696A1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A3FBD14" w14:textId="77777777" w:rsidR="00696A1D" w:rsidRPr="007F2770" w:rsidRDefault="00696A1D" w:rsidP="00696A1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A458181" w14:textId="77777777" w:rsidR="00696A1D" w:rsidRPr="007F2770" w:rsidRDefault="00696A1D" w:rsidP="00696A1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7861885" w14:textId="77777777" w:rsidR="00696A1D" w:rsidRPr="007F2770" w:rsidRDefault="00696A1D" w:rsidP="00696A1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E6753F3" w14:textId="77777777" w:rsidR="00696A1D" w:rsidRPr="007F2770" w:rsidRDefault="00696A1D" w:rsidP="00696A1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D0C5C82" w14:textId="77777777" w:rsidR="00696A1D" w:rsidRPr="007F2770" w:rsidRDefault="00696A1D" w:rsidP="00696A1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E45A8C9" w14:textId="77777777" w:rsidR="00696A1D" w:rsidRPr="007F2770" w:rsidRDefault="00696A1D" w:rsidP="00696A1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16924C0" w14:textId="77777777" w:rsidR="00696A1D" w:rsidRPr="007F2770" w:rsidRDefault="00696A1D" w:rsidP="00696A1D">
      <w:pPr>
        <w:rPr>
          <w:lang w:eastAsia="ko-KR"/>
        </w:rPr>
      </w:pPr>
      <w:r w:rsidRPr="007F2770">
        <w:rPr>
          <w:lang w:eastAsia="ko-KR"/>
        </w:rPr>
        <w:t>If the received "CAG information list" includes an entry containing the identity of the registered PLMN, the UE shall operate as follows:</w:t>
      </w:r>
    </w:p>
    <w:p w14:paraId="49B3ABCC" w14:textId="77777777" w:rsidR="00696A1D" w:rsidRPr="007F2770" w:rsidRDefault="00696A1D" w:rsidP="00696A1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CD286FB" w14:textId="77777777" w:rsidR="00696A1D" w:rsidRPr="007F2770" w:rsidRDefault="00696A1D" w:rsidP="00696A1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39104CF" w14:textId="77777777" w:rsidR="00696A1D" w:rsidRPr="007F2770" w:rsidRDefault="00696A1D" w:rsidP="00696A1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D722076" w14:textId="77777777" w:rsidR="00696A1D" w:rsidRPr="007F2770" w:rsidRDefault="00696A1D" w:rsidP="00696A1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E542F99" w14:textId="77777777" w:rsidR="00696A1D" w:rsidRPr="007F2770" w:rsidRDefault="00696A1D" w:rsidP="00696A1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EB2ED9B" w14:textId="77777777" w:rsidR="00696A1D" w:rsidRPr="007F2770" w:rsidRDefault="00696A1D" w:rsidP="00696A1D">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15211CE" w14:textId="77777777" w:rsidR="00696A1D" w:rsidRPr="007F2770" w:rsidRDefault="00696A1D" w:rsidP="00696A1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481ABAE" w14:textId="77777777" w:rsidR="00696A1D" w:rsidRPr="007F2770" w:rsidRDefault="00696A1D" w:rsidP="00696A1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DA4139F" w14:textId="77777777" w:rsidR="00696A1D" w:rsidRPr="007F2770" w:rsidRDefault="00696A1D" w:rsidP="00696A1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A917ECC" w14:textId="77777777" w:rsidR="00696A1D" w:rsidRDefault="00696A1D" w:rsidP="00696A1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ABA2F41" w14:textId="77777777" w:rsidR="00696A1D" w:rsidRPr="007F2770" w:rsidRDefault="00696A1D" w:rsidP="00696A1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3B38D9A" w14:textId="77777777" w:rsidR="00696A1D" w:rsidRDefault="00696A1D" w:rsidP="00696A1D">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A4C479A" w14:textId="77777777" w:rsidR="00696A1D" w:rsidRPr="007F2770" w:rsidRDefault="00696A1D" w:rsidP="00696A1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63C61F" w14:textId="77777777" w:rsidR="00696A1D" w:rsidRPr="007F2770" w:rsidRDefault="00696A1D" w:rsidP="00696A1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6DB471AB" w14:textId="77777777" w:rsidR="00696A1D" w:rsidRPr="007F2770" w:rsidRDefault="00696A1D" w:rsidP="00696A1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E79A83B" w14:textId="77777777" w:rsidR="00696A1D" w:rsidRPr="007F2770" w:rsidRDefault="00696A1D" w:rsidP="00696A1D">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C37A3B1" w14:textId="77777777" w:rsidR="00696A1D" w:rsidRPr="007F2770" w:rsidRDefault="00696A1D" w:rsidP="00696A1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D8FA959" w14:textId="77777777" w:rsidR="00696A1D" w:rsidRPr="007F2770" w:rsidRDefault="00696A1D" w:rsidP="00696A1D">
      <w:r w:rsidRPr="007F2770">
        <w:t>If:</w:t>
      </w:r>
    </w:p>
    <w:p w14:paraId="6B609252" w14:textId="77777777" w:rsidR="00696A1D" w:rsidRPr="007F2770" w:rsidRDefault="00696A1D" w:rsidP="00696A1D">
      <w:pPr>
        <w:pStyle w:val="B1"/>
      </w:pPr>
      <w:r w:rsidRPr="007F2770">
        <w:t>a)</w:t>
      </w:r>
      <w:r w:rsidRPr="007F2770">
        <w:tab/>
        <w:t>the SMSF selection in the AMF is not successful;</w:t>
      </w:r>
    </w:p>
    <w:p w14:paraId="72DA4F91" w14:textId="77777777" w:rsidR="00696A1D" w:rsidRPr="007F2770" w:rsidRDefault="00696A1D" w:rsidP="00696A1D">
      <w:pPr>
        <w:pStyle w:val="B1"/>
      </w:pPr>
      <w:r w:rsidRPr="007F2770">
        <w:t>b)</w:t>
      </w:r>
      <w:r w:rsidRPr="007F2770">
        <w:tab/>
        <w:t>the SMS activation via the SMSF is not successful;</w:t>
      </w:r>
    </w:p>
    <w:p w14:paraId="3C2B7093" w14:textId="77777777" w:rsidR="00696A1D" w:rsidRPr="007F2770" w:rsidRDefault="00696A1D" w:rsidP="00696A1D">
      <w:pPr>
        <w:pStyle w:val="B1"/>
      </w:pPr>
      <w:r w:rsidRPr="007F2770">
        <w:lastRenderedPageBreak/>
        <w:t>c)</w:t>
      </w:r>
      <w:r w:rsidRPr="007F2770">
        <w:tab/>
        <w:t>the AMF does not allow the use of SMS over NAS;</w:t>
      </w:r>
    </w:p>
    <w:p w14:paraId="698A9DD4" w14:textId="77777777" w:rsidR="00696A1D" w:rsidRPr="007F2770" w:rsidRDefault="00696A1D" w:rsidP="00696A1D">
      <w:pPr>
        <w:pStyle w:val="B1"/>
      </w:pPr>
      <w:r w:rsidRPr="007F2770">
        <w:t>d)</w:t>
      </w:r>
      <w:r w:rsidRPr="007F2770">
        <w:tab/>
        <w:t>the SMS requested bit of the 5GS update type IE was set to "SMS over NAS not supported" in the REGISTRATION REQUEST message; or</w:t>
      </w:r>
    </w:p>
    <w:p w14:paraId="05D5B379" w14:textId="77777777" w:rsidR="00696A1D" w:rsidRPr="007F2770" w:rsidRDefault="00696A1D" w:rsidP="00696A1D">
      <w:pPr>
        <w:pStyle w:val="B1"/>
      </w:pPr>
      <w:r w:rsidRPr="007F2770">
        <w:t>e)</w:t>
      </w:r>
      <w:r w:rsidRPr="007F2770">
        <w:tab/>
        <w:t>the 5GS update type IE was not included in the REGISTRATION REQUEST message;</w:t>
      </w:r>
    </w:p>
    <w:p w14:paraId="7252DA2F" w14:textId="77777777" w:rsidR="00696A1D" w:rsidRPr="007F2770" w:rsidRDefault="00696A1D" w:rsidP="00696A1D">
      <w:r w:rsidRPr="007F2770">
        <w:t>then the AMF shall set the SMS allowed bit of the 5GS registration result IE to "SMS over NAS not allowed" in the REGISTRATION ACCEPT message.</w:t>
      </w:r>
    </w:p>
    <w:p w14:paraId="6F8923E0" w14:textId="77777777" w:rsidR="00696A1D" w:rsidRPr="007F2770" w:rsidRDefault="00696A1D" w:rsidP="00696A1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B322A4E" w14:textId="77777777" w:rsidR="00696A1D" w:rsidRPr="007F2770" w:rsidRDefault="00696A1D" w:rsidP="00696A1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E8DDBC2" w14:textId="77777777" w:rsidR="00696A1D" w:rsidRPr="007F2770" w:rsidRDefault="00696A1D" w:rsidP="00696A1D">
      <w:pPr>
        <w:pStyle w:val="B1"/>
      </w:pPr>
      <w:r w:rsidRPr="007F2770">
        <w:t>a)</w:t>
      </w:r>
      <w:r w:rsidRPr="007F2770">
        <w:tab/>
        <w:t>"3GPP access", the UE:</w:t>
      </w:r>
    </w:p>
    <w:p w14:paraId="33349132" w14:textId="77777777" w:rsidR="00696A1D" w:rsidRPr="007F2770" w:rsidRDefault="00696A1D" w:rsidP="00696A1D">
      <w:pPr>
        <w:pStyle w:val="B2"/>
      </w:pPr>
      <w:r w:rsidRPr="007F2770">
        <w:t>-</w:t>
      </w:r>
      <w:r w:rsidRPr="007F2770">
        <w:tab/>
        <w:t>shall consider itself as being registered to 3GPP access; and</w:t>
      </w:r>
    </w:p>
    <w:p w14:paraId="02B2FE57" w14:textId="77777777" w:rsidR="00696A1D" w:rsidRPr="007F2770" w:rsidRDefault="00696A1D" w:rsidP="00696A1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D3F48C" w14:textId="77777777" w:rsidR="00696A1D" w:rsidRPr="007F2770" w:rsidRDefault="00696A1D" w:rsidP="00696A1D">
      <w:pPr>
        <w:pStyle w:val="B1"/>
      </w:pPr>
      <w:r w:rsidRPr="007F2770">
        <w:t>b)</w:t>
      </w:r>
      <w:r w:rsidRPr="007F2770">
        <w:tab/>
        <w:t>"Non-3GPP access", the UE:</w:t>
      </w:r>
    </w:p>
    <w:p w14:paraId="09596765" w14:textId="77777777" w:rsidR="00696A1D" w:rsidRPr="007F2770" w:rsidRDefault="00696A1D" w:rsidP="00696A1D">
      <w:pPr>
        <w:pStyle w:val="B2"/>
      </w:pPr>
      <w:r w:rsidRPr="007F2770">
        <w:t>-</w:t>
      </w:r>
      <w:r w:rsidRPr="007F2770">
        <w:tab/>
        <w:t>shall consider itself as being registered to non-3GPP access; and</w:t>
      </w:r>
    </w:p>
    <w:p w14:paraId="45E05194" w14:textId="77777777" w:rsidR="00696A1D" w:rsidRPr="007F2770" w:rsidRDefault="00696A1D" w:rsidP="00696A1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9A663F8" w14:textId="77777777" w:rsidR="00696A1D" w:rsidRPr="007F2770" w:rsidRDefault="00696A1D" w:rsidP="00696A1D">
      <w:pPr>
        <w:pStyle w:val="B1"/>
      </w:pPr>
      <w:r w:rsidRPr="007F2770">
        <w:t>c)</w:t>
      </w:r>
      <w:r w:rsidRPr="007F2770">
        <w:tab/>
        <w:t>"3GPP access and non-3GPP access", the UE shall consider itself as being registered to both 3GPP access and non-3GPP access.</w:t>
      </w:r>
    </w:p>
    <w:p w14:paraId="0F560CB2" w14:textId="77777777" w:rsidR="00696A1D" w:rsidRPr="007F2770" w:rsidRDefault="00696A1D" w:rsidP="00696A1D">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7331B5D8" w14:textId="77777777" w:rsidR="00696A1D" w:rsidRPr="007F2770" w:rsidRDefault="00696A1D" w:rsidP="00696A1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51A0D9D" w14:textId="77777777" w:rsidR="00696A1D" w:rsidRDefault="00696A1D" w:rsidP="00696A1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3891A79" w14:textId="77777777" w:rsidR="00696A1D" w:rsidRDefault="00696A1D" w:rsidP="00696A1D">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DC97704" w14:textId="77777777" w:rsidR="00696A1D" w:rsidRPr="007F2770" w:rsidRDefault="00696A1D" w:rsidP="00696A1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4E78CE0" w14:textId="77777777" w:rsidR="00696A1D" w:rsidRPr="007F2770" w:rsidRDefault="00696A1D" w:rsidP="00696A1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2143E99" w14:textId="77777777" w:rsidR="00696A1D" w:rsidRPr="007F2770" w:rsidRDefault="00696A1D" w:rsidP="00696A1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DB24986" w14:textId="77777777" w:rsidR="00696A1D" w:rsidRPr="007F2770" w:rsidRDefault="00696A1D" w:rsidP="00696A1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BBB80A1" w14:textId="77777777" w:rsidR="00696A1D" w:rsidRPr="007F2770" w:rsidRDefault="00696A1D" w:rsidP="00696A1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3429082" w14:textId="77777777" w:rsidR="00696A1D" w:rsidRPr="007F2770" w:rsidRDefault="00696A1D" w:rsidP="00696A1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BAE93FB" w14:textId="77777777" w:rsidR="00696A1D" w:rsidRPr="007F2770" w:rsidRDefault="00696A1D" w:rsidP="00696A1D">
      <w:pPr>
        <w:pStyle w:val="B1"/>
      </w:pPr>
      <w:r w:rsidRPr="007F2770">
        <w:t>a)</w:t>
      </w:r>
      <w:r w:rsidRPr="007F2770">
        <w:tab/>
        <w:t>the allowed NSSAI containing the S-NSSAI(s) or the mapped S-NSSAI(s), if any:</w:t>
      </w:r>
    </w:p>
    <w:p w14:paraId="736FEC55" w14:textId="77777777" w:rsidR="00696A1D" w:rsidRPr="007F2770" w:rsidRDefault="00696A1D" w:rsidP="00696A1D">
      <w:pPr>
        <w:pStyle w:val="B2"/>
      </w:pPr>
      <w:r w:rsidRPr="007F2770">
        <w:t>1)</w:t>
      </w:r>
      <w:r w:rsidRPr="007F2770">
        <w:tab/>
        <w:t>which are not subject to network slice-specific authentication and authorization and are allowed by the AMF; or</w:t>
      </w:r>
    </w:p>
    <w:p w14:paraId="27CA654D" w14:textId="77777777" w:rsidR="00696A1D" w:rsidRDefault="00696A1D" w:rsidP="00696A1D">
      <w:pPr>
        <w:pStyle w:val="B2"/>
      </w:pPr>
      <w:r w:rsidRPr="007F2770">
        <w:t>2)</w:t>
      </w:r>
      <w:r w:rsidRPr="007F2770">
        <w:tab/>
        <w:t>for which the network slice-specific authentication and authorization has been successfully performed;</w:t>
      </w:r>
    </w:p>
    <w:p w14:paraId="1A9D0E85" w14:textId="77777777" w:rsidR="00696A1D" w:rsidRPr="007F2770" w:rsidRDefault="00696A1D" w:rsidP="00696A1D">
      <w:pPr>
        <w:pStyle w:val="B1"/>
      </w:pPr>
      <w:r w:rsidRPr="007F2770">
        <w:t>a</w:t>
      </w:r>
      <w:r>
        <w:t>a</w:t>
      </w:r>
      <w:r w:rsidRPr="007F2770">
        <w:t>)</w:t>
      </w:r>
      <w:r w:rsidRPr="007F2770">
        <w:tab/>
      </w:r>
      <w:r>
        <w:t>the partially allowed NSSAI</w:t>
      </w:r>
      <w:r w:rsidRPr="007F2770">
        <w:t xml:space="preserve"> containing the S-NSSAI(s) or the mapped S-NSSAI(s), if any:</w:t>
      </w:r>
    </w:p>
    <w:p w14:paraId="1642CC1A" w14:textId="77777777" w:rsidR="00696A1D" w:rsidRPr="007F2770" w:rsidRDefault="00696A1D" w:rsidP="00696A1D">
      <w:pPr>
        <w:pStyle w:val="B2"/>
      </w:pPr>
      <w:r w:rsidRPr="007F2770">
        <w:t>1)</w:t>
      </w:r>
      <w:r w:rsidRPr="007F2770">
        <w:tab/>
        <w:t>which are not subject to network slice-specific authentication and authorization and are allowed by the AMF; or</w:t>
      </w:r>
    </w:p>
    <w:p w14:paraId="1B9CB560" w14:textId="77777777" w:rsidR="00696A1D" w:rsidRPr="007F2770" w:rsidRDefault="00696A1D" w:rsidP="00696A1D">
      <w:pPr>
        <w:pStyle w:val="B2"/>
      </w:pPr>
      <w:r w:rsidRPr="007F2770">
        <w:t>2)</w:t>
      </w:r>
      <w:r w:rsidRPr="007F2770">
        <w:tab/>
        <w:t>for which the network slice-specific authentication and authorization has been successfully performed;</w:t>
      </w:r>
    </w:p>
    <w:p w14:paraId="65E6D2A1" w14:textId="77777777" w:rsidR="00696A1D" w:rsidRDefault="00696A1D" w:rsidP="00696A1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32B5183" w14:textId="77777777" w:rsidR="00696A1D" w:rsidRPr="007F2770" w:rsidRDefault="00696A1D" w:rsidP="00696A1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FE3056E" w14:textId="77777777" w:rsidR="00696A1D" w:rsidRPr="007F2770" w:rsidRDefault="00696A1D" w:rsidP="00696A1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3540396" w14:textId="77777777" w:rsidR="00696A1D" w:rsidRPr="007F2770" w:rsidRDefault="00696A1D" w:rsidP="00696A1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91A54EE" w14:textId="77777777" w:rsidR="00696A1D" w:rsidRPr="007F2770" w:rsidRDefault="00696A1D" w:rsidP="00696A1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238F439" w14:textId="77777777" w:rsidR="00696A1D" w:rsidRPr="007F2770" w:rsidRDefault="00696A1D" w:rsidP="00696A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DFDE64D" w14:textId="77777777" w:rsidR="00696A1D" w:rsidRPr="007F2770" w:rsidRDefault="00696A1D" w:rsidP="00696A1D">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790FA3" w14:textId="77777777" w:rsidR="00696A1D" w:rsidRPr="007F2770" w:rsidRDefault="00696A1D" w:rsidP="00696A1D">
      <w:pPr>
        <w:pStyle w:val="B1"/>
      </w:pPr>
      <w:r w:rsidRPr="007F2770">
        <w:t>c)</w:t>
      </w:r>
      <w:r w:rsidRPr="007F2770">
        <w:tab/>
        <w:t>the network slice-specific authentication and authorization procedure has not been successfully performed for any of the default S-NSSAIs,</w:t>
      </w:r>
    </w:p>
    <w:p w14:paraId="0F5996D7" w14:textId="77777777" w:rsidR="00696A1D" w:rsidRPr="007F2770" w:rsidRDefault="00696A1D" w:rsidP="00696A1D">
      <w:pPr>
        <w:rPr>
          <w:rFonts w:eastAsia="Malgun Gothic"/>
        </w:rPr>
      </w:pPr>
      <w:r w:rsidRPr="007F2770">
        <w:rPr>
          <w:rFonts w:eastAsia="Malgun Gothic"/>
        </w:rPr>
        <w:t>the AMF shall in the REGISTRATION ACCEPT message include:</w:t>
      </w:r>
    </w:p>
    <w:p w14:paraId="7AFC798A" w14:textId="77777777" w:rsidR="00696A1D" w:rsidRPr="007F2770" w:rsidRDefault="00696A1D" w:rsidP="00696A1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2CF8F41" w14:textId="77777777" w:rsidR="00696A1D" w:rsidRPr="007F2770" w:rsidRDefault="00696A1D" w:rsidP="00696A1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FB78EA6" w14:textId="77777777" w:rsidR="00696A1D" w:rsidRDefault="00696A1D" w:rsidP="00696A1D">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FE84E92" w14:textId="77777777" w:rsidR="00696A1D" w:rsidRPr="007F2770" w:rsidRDefault="00696A1D" w:rsidP="00696A1D">
      <w:pPr>
        <w:pStyle w:val="B1"/>
        <w:rPr>
          <w:lang w:eastAsia="zh-CN"/>
        </w:rPr>
      </w:pPr>
      <w:r>
        <w:rPr>
          <w:lang w:eastAsia="zh-CN"/>
        </w:rPr>
        <w:t>e)</w:t>
      </w:r>
      <w:r>
        <w:rPr>
          <w:lang w:eastAsia="zh-CN"/>
        </w:rPr>
        <w:tab/>
        <w:t>optionally, the partially rejected NSSAI.</w:t>
      </w:r>
    </w:p>
    <w:p w14:paraId="7E1B0FD3" w14:textId="77777777" w:rsidR="00696A1D" w:rsidRPr="007F2770" w:rsidRDefault="00696A1D" w:rsidP="00696A1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3B1B38" w14:textId="77777777" w:rsidR="00696A1D" w:rsidRPr="007F2770" w:rsidRDefault="00696A1D" w:rsidP="00696A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9902010" w14:textId="77777777" w:rsidR="00696A1D" w:rsidRPr="007F2770" w:rsidRDefault="00696A1D" w:rsidP="00696A1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92AF53B" w14:textId="77777777" w:rsidR="00696A1D" w:rsidRPr="007F2770" w:rsidRDefault="00696A1D" w:rsidP="00696A1D">
      <w:pPr>
        <w:rPr>
          <w:rFonts w:eastAsia="Malgun Gothic"/>
        </w:rPr>
      </w:pPr>
      <w:r w:rsidRPr="007F2770">
        <w:rPr>
          <w:rFonts w:eastAsia="Malgun Gothic"/>
        </w:rPr>
        <w:t>the AMF shall in the REGISTRATION ACCEPT message include:</w:t>
      </w:r>
    </w:p>
    <w:p w14:paraId="400EB618" w14:textId="77777777" w:rsidR="00696A1D" w:rsidRPr="007F2770" w:rsidRDefault="00696A1D" w:rsidP="00696A1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6C9282" w14:textId="77777777" w:rsidR="00696A1D" w:rsidRPr="007F2770" w:rsidRDefault="00696A1D" w:rsidP="00696A1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33D4C42" w14:textId="77777777" w:rsidR="00696A1D" w:rsidRPr="007F2770" w:rsidRDefault="00696A1D" w:rsidP="00696A1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1A3614E" w14:textId="77777777" w:rsidR="00696A1D" w:rsidRPr="007F2770" w:rsidRDefault="00696A1D" w:rsidP="00696A1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3D8EBAB" w14:textId="77777777" w:rsidR="00696A1D" w:rsidRPr="007F2770" w:rsidRDefault="00696A1D" w:rsidP="00696A1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53D5BC30" w14:textId="77777777" w:rsidR="00696A1D" w:rsidRPr="007F2770" w:rsidRDefault="00696A1D" w:rsidP="00696A1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9A158B3" w14:textId="77777777" w:rsidR="00696A1D" w:rsidRPr="007F2770" w:rsidRDefault="00696A1D" w:rsidP="00696A1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DD4AE02" w14:textId="77777777" w:rsidR="00696A1D" w:rsidRPr="007F2770" w:rsidRDefault="00696A1D" w:rsidP="00696A1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3245A8A" w14:textId="77777777" w:rsidR="00696A1D" w:rsidRDefault="00696A1D" w:rsidP="00696A1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4B25BD7" w14:textId="77777777" w:rsidR="00696A1D" w:rsidRDefault="00696A1D" w:rsidP="00696A1D">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597A1CBF" w14:textId="77777777" w:rsidR="00696A1D" w:rsidRDefault="00696A1D" w:rsidP="00696A1D">
      <w:r>
        <w:lastRenderedPageBreak/>
        <w:t>If the AMF has a new configured NSSAI for the current PLMN or SNPN, the AMF shall include the configured NSSAI for the current PLMN or SNPN in the REGISTRATION ACCEPT message.</w:t>
      </w:r>
    </w:p>
    <w:p w14:paraId="3CADBCD4" w14:textId="77777777" w:rsidR="00696A1D" w:rsidRPr="007F2770" w:rsidRDefault="00696A1D" w:rsidP="00696A1D">
      <w:pPr>
        <w:pStyle w:val="NO"/>
      </w:pPr>
      <w:r>
        <w:t>NOTE 13A:</w:t>
      </w:r>
      <w:r>
        <w:tab/>
        <w:t>A new configured NSSAI can be available at the AMF following an indication that the subscription data for network slicing has changed.</w:t>
      </w:r>
    </w:p>
    <w:p w14:paraId="7031EB00" w14:textId="77777777" w:rsidR="00696A1D" w:rsidRPr="007F2770" w:rsidRDefault="00696A1D" w:rsidP="00696A1D">
      <w:r w:rsidRPr="007F2770">
        <w:t>The AMF may include a new configured NSSAI for the current PLMN or SNPN in the REGISTRATION ACCEPT message if:</w:t>
      </w:r>
    </w:p>
    <w:p w14:paraId="461164F9" w14:textId="77777777" w:rsidR="00696A1D" w:rsidRPr="007F2770" w:rsidRDefault="00696A1D" w:rsidP="00696A1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245B759B" w14:textId="77777777" w:rsidR="00696A1D" w:rsidRPr="007F2770" w:rsidRDefault="00696A1D" w:rsidP="00696A1D">
      <w:pPr>
        <w:pStyle w:val="B1"/>
      </w:pPr>
      <w:r w:rsidRPr="007F2770">
        <w:t>b)</w:t>
      </w:r>
      <w:r w:rsidRPr="007F2770">
        <w:tab/>
        <w:t>the REGISTRATION REQUEST message included the requested NSSAI containing an S-NSSAI that is not valid in the serving PLMN or SNPN;</w:t>
      </w:r>
    </w:p>
    <w:p w14:paraId="63BB8A48" w14:textId="77777777" w:rsidR="00696A1D" w:rsidRPr="007F2770" w:rsidRDefault="00696A1D" w:rsidP="00696A1D">
      <w:pPr>
        <w:pStyle w:val="B1"/>
      </w:pPr>
      <w:r w:rsidRPr="007F2770">
        <w:t>c)</w:t>
      </w:r>
      <w:r w:rsidRPr="007F2770">
        <w:tab/>
        <w:t>the REGISTRATION REQUEST message included the requested NSSAI containing S-NSSAI(s) with incorrect mapped S-NSSAI(s);</w:t>
      </w:r>
    </w:p>
    <w:p w14:paraId="2CB4D73B" w14:textId="77777777" w:rsidR="00696A1D" w:rsidRPr="007F2770" w:rsidRDefault="00696A1D" w:rsidP="00696A1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0B1BB91" w14:textId="77777777" w:rsidR="00696A1D" w:rsidRPr="007F2770" w:rsidRDefault="00696A1D" w:rsidP="00696A1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D7567F1" w14:textId="77777777" w:rsidR="00696A1D" w:rsidRPr="007F2770" w:rsidRDefault="00696A1D" w:rsidP="00696A1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C216038" w14:textId="77777777" w:rsidR="00696A1D" w:rsidRDefault="00696A1D" w:rsidP="00696A1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7750BBF" w14:textId="77777777" w:rsidR="00696A1D" w:rsidRDefault="00696A1D" w:rsidP="00696A1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050A28F" w14:textId="77777777" w:rsidR="00696A1D" w:rsidRDefault="00696A1D" w:rsidP="00696A1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07931AD" w14:textId="77777777" w:rsidR="00696A1D" w:rsidRDefault="00696A1D" w:rsidP="00696A1D">
      <w:pPr>
        <w:pStyle w:val="B2"/>
      </w:pPr>
      <w:r>
        <w:t>1)</w:t>
      </w:r>
      <w:r>
        <w:tab/>
        <w:t>become available again, then the AMF shall also send S-NSSAI time validity information; or</w:t>
      </w:r>
    </w:p>
    <w:p w14:paraId="147378A4" w14:textId="77777777" w:rsidR="00696A1D" w:rsidRDefault="00696A1D" w:rsidP="00696A1D">
      <w:pPr>
        <w:pStyle w:val="B2"/>
      </w:pPr>
      <w:r>
        <w:t>2)</w:t>
      </w:r>
      <w:r>
        <w:tab/>
        <w:t>not become available again, then the AMF shall not include the S-NSSAI in the new configured NSSAI; or</w:t>
      </w:r>
    </w:p>
    <w:p w14:paraId="2CE7E74C" w14:textId="77777777" w:rsidR="00696A1D" w:rsidRPr="007F2770" w:rsidRDefault="00696A1D" w:rsidP="00696A1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7A11F88" w14:textId="77777777" w:rsidR="00696A1D" w:rsidRPr="007F2770" w:rsidRDefault="00696A1D" w:rsidP="00696A1D">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B4384D6" w14:textId="77777777" w:rsidR="00696A1D" w:rsidRPr="007F2770" w:rsidRDefault="00696A1D" w:rsidP="00696A1D">
      <w:pPr>
        <w:pStyle w:val="B1"/>
      </w:pPr>
      <w:r w:rsidRPr="007F2770">
        <w:t>a)</w:t>
      </w:r>
      <w:r w:rsidRPr="007F2770">
        <w:tab/>
        <w:t>"NSSRG supported", then the AMF shall include the NSSRG information in the REGISTRATION ACCEPT message; or</w:t>
      </w:r>
    </w:p>
    <w:p w14:paraId="484BFD2D" w14:textId="77777777" w:rsidR="00696A1D" w:rsidRPr="007F2770" w:rsidRDefault="00696A1D" w:rsidP="00696A1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63C95B8" w14:textId="77777777" w:rsidR="00696A1D" w:rsidRDefault="00696A1D" w:rsidP="00696A1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D487CAC" w14:textId="77777777" w:rsidR="00696A1D" w:rsidRDefault="00696A1D" w:rsidP="00696A1D">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0E3C19A" w14:textId="77777777" w:rsidR="00696A1D" w:rsidRPr="007F2770" w:rsidRDefault="00696A1D" w:rsidP="00696A1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C87192C" w14:textId="77777777" w:rsidR="00696A1D" w:rsidRPr="007F2770" w:rsidRDefault="00696A1D" w:rsidP="00696A1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DD79DD" w14:textId="77777777" w:rsidR="00696A1D" w:rsidRPr="007F2770" w:rsidRDefault="00696A1D" w:rsidP="00696A1D">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1C98D4B3" w14:textId="77777777" w:rsidR="00696A1D" w:rsidRPr="007F2770" w:rsidRDefault="00696A1D" w:rsidP="00696A1D">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E24A075" w14:textId="77777777" w:rsidR="00696A1D" w:rsidRDefault="00696A1D" w:rsidP="00696A1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E2C82A4" w14:textId="77777777" w:rsidR="00696A1D" w:rsidRDefault="00696A1D" w:rsidP="00696A1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1C9CBB20" w14:textId="77777777" w:rsidR="00696A1D" w:rsidRDefault="00696A1D" w:rsidP="00696A1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3C38388" w14:textId="77777777" w:rsidR="00696A1D" w:rsidRDefault="00696A1D" w:rsidP="00696A1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E99C821" w14:textId="77777777" w:rsidR="00696A1D" w:rsidRPr="007F2770" w:rsidRDefault="00696A1D" w:rsidP="00696A1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C9F7E05" w14:textId="77777777" w:rsidR="00696A1D" w:rsidRPr="007F2770" w:rsidRDefault="00696A1D" w:rsidP="00696A1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DB24C19" w14:textId="77777777" w:rsidR="00696A1D" w:rsidRPr="007F2770" w:rsidRDefault="00696A1D" w:rsidP="00696A1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C1E4375" w14:textId="77777777" w:rsidR="00696A1D" w:rsidRPr="007F2770" w:rsidRDefault="00696A1D" w:rsidP="00696A1D">
      <w:r w:rsidRPr="007F2770">
        <w:t xml:space="preserve">The UE that has indicated the support for network slice-specific authentication and authorization receiving the pending NSSAI in the REGISTRATION ACCEPT message shall store the S-NSSAI(s) in the pending NSSAI as specified in </w:t>
      </w:r>
      <w:r w:rsidRPr="007F2770">
        <w:lastRenderedPageBreak/>
        <w:t xml:space="preserve">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00EBA64" w14:textId="77777777" w:rsidR="00696A1D" w:rsidRPr="007F2770" w:rsidRDefault="00696A1D" w:rsidP="00696A1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1174D6" w14:textId="77777777" w:rsidR="00696A1D" w:rsidRPr="007F2770" w:rsidRDefault="00696A1D" w:rsidP="00696A1D">
      <w:pPr>
        <w:pStyle w:val="B1"/>
      </w:pPr>
      <w:r w:rsidRPr="007F2770">
        <w:t>"S</w:t>
      </w:r>
      <w:r w:rsidRPr="007F2770">
        <w:rPr>
          <w:rFonts w:hint="eastAsia"/>
        </w:rPr>
        <w:t>-NSSAI</w:t>
      </w:r>
      <w:r w:rsidRPr="007F2770">
        <w:t xml:space="preserve"> not available in the current PLMN or SNPN"</w:t>
      </w:r>
    </w:p>
    <w:p w14:paraId="38BBD570" w14:textId="77777777" w:rsidR="00696A1D" w:rsidRPr="007F2770" w:rsidRDefault="00696A1D" w:rsidP="00696A1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8F7FD29" w14:textId="77777777" w:rsidR="00696A1D" w:rsidRPr="007F2770" w:rsidRDefault="00696A1D" w:rsidP="00696A1D">
      <w:pPr>
        <w:pStyle w:val="B1"/>
      </w:pPr>
      <w:r w:rsidRPr="007F2770">
        <w:t>"S</w:t>
      </w:r>
      <w:r w:rsidRPr="007F2770">
        <w:rPr>
          <w:rFonts w:hint="eastAsia"/>
        </w:rPr>
        <w:t>-NSSAI</w:t>
      </w:r>
      <w:r w:rsidRPr="007F2770">
        <w:t xml:space="preserve"> not available in the current registration area"</w:t>
      </w:r>
    </w:p>
    <w:p w14:paraId="7CB7DC57" w14:textId="77777777" w:rsidR="00696A1D" w:rsidRPr="007F2770" w:rsidRDefault="00696A1D" w:rsidP="00696A1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48CFCA1" w14:textId="77777777" w:rsidR="00696A1D" w:rsidRPr="007F2770" w:rsidRDefault="00696A1D" w:rsidP="00696A1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FC46C41" w14:textId="77777777" w:rsidR="00696A1D" w:rsidRPr="007F2770" w:rsidRDefault="00696A1D" w:rsidP="00696A1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D79C331" w14:textId="77777777" w:rsidR="00696A1D" w:rsidRPr="007F2770" w:rsidRDefault="00696A1D" w:rsidP="00696A1D">
      <w:pPr>
        <w:pStyle w:val="B1"/>
      </w:pPr>
      <w:r w:rsidRPr="007F2770">
        <w:t>"S-NSSAI not available due to maximum number of UEs reached"</w:t>
      </w:r>
    </w:p>
    <w:p w14:paraId="534216E0" w14:textId="77777777" w:rsidR="00696A1D" w:rsidRPr="007F2770" w:rsidRDefault="00696A1D" w:rsidP="00696A1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97474AE" w14:textId="77777777" w:rsidR="00696A1D" w:rsidRPr="007F2770" w:rsidRDefault="00696A1D" w:rsidP="00696A1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3AD00DD" w14:textId="77777777" w:rsidR="00696A1D" w:rsidRPr="007F2770" w:rsidRDefault="00696A1D" w:rsidP="00696A1D">
      <w:r w:rsidRPr="007F2770">
        <w:t>If there is one or more S-NSSAIs in the rejected NSSAI with the rejection cause "S-NSSAI not available due to maximum number of UEs reached", then for each S-NSSAI, the UE shall behave as follows:</w:t>
      </w:r>
    </w:p>
    <w:p w14:paraId="4F070D54" w14:textId="77777777" w:rsidR="00696A1D" w:rsidRPr="007F2770" w:rsidRDefault="00696A1D" w:rsidP="00696A1D">
      <w:pPr>
        <w:pStyle w:val="B1"/>
      </w:pPr>
      <w:r w:rsidRPr="007F2770">
        <w:t>a)</w:t>
      </w:r>
      <w:r w:rsidRPr="007F2770">
        <w:tab/>
        <w:t>stop the timer T3526 associated with the S-NSSAI, if running;</w:t>
      </w:r>
    </w:p>
    <w:p w14:paraId="5C9730D9" w14:textId="77777777" w:rsidR="00696A1D" w:rsidRPr="007F2770" w:rsidRDefault="00696A1D" w:rsidP="00696A1D">
      <w:pPr>
        <w:pStyle w:val="B1"/>
      </w:pPr>
      <w:r w:rsidRPr="007F2770">
        <w:t>b)</w:t>
      </w:r>
      <w:r w:rsidRPr="007F2770">
        <w:tab/>
        <w:t>start the timer T3526 with:</w:t>
      </w:r>
    </w:p>
    <w:p w14:paraId="2F39CCCD" w14:textId="77777777" w:rsidR="00696A1D" w:rsidRPr="007F2770" w:rsidRDefault="00696A1D" w:rsidP="00696A1D">
      <w:pPr>
        <w:pStyle w:val="B2"/>
      </w:pPr>
      <w:r w:rsidRPr="007F2770">
        <w:t>1)</w:t>
      </w:r>
      <w:r w:rsidRPr="007F2770">
        <w:tab/>
        <w:t>the back-off timer value received along with the S-NSSAI, if a back-off timer value is received along with the S-NSSAI that is neither zero nor deactivated; or</w:t>
      </w:r>
    </w:p>
    <w:p w14:paraId="57729163" w14:textId="77777777" w:rsidR="00696A1D" w:rsidRPr="007F2770" w:rsidRDefault="00696A1D" w:rsidP="00696A1D">
      <w:pPr>
        <w:pStyle w:val="B2"/>
      </w:pPr>
      <w:r w:rsidRPr="007F2770">
        <w:t>2)</w:t>
      </w:r>
      <w:r w:rsidRPr="007F2770">
        <w:tab/>
        <w:t>an implementation specific back-off timer value, if no back-off timer value is received along with the S-NSSAI; and</w:t>
      </w:r>
    </w:p>
    <w:p w14:paraId="614076A7" w14:textId="77777777" w:rsidR="00696A1D" w:rsidRPr="007F2770" w:rsidRDefault="00696A1D" w:rsidP="00696A1D">
      <w:pPr>
        <w:pStyle w:val="B1"/>
      </w:pPr>
      <w:r w:rsidRPr="007F2770">
        <w:t>c)</w:t>
      </w:r>
      <w:r w:rsidRPr="007F2770">
        <w:tab/>
        <w:t>remove the S-NSSAI from the rejected NSSAI for the maximum number of UEs reached when the timer T3526 associated with the S-NSSAI expires.</w:t>
      </w:r>
    </w:p>
    <w:p w14:paraId="0114CFE5" w14:textId="77777777" w:rsidR="00696A1D" w:rsidRPr="007F2770" w:rsidRDefault="00696A1D" w:rsidP="00696A1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67834E6" w14:textId="77777777" w:rsidR="00696A1D" w:rsidRPr="007F2770" w:rsidRDefault="00696A1D" w:rsidP="00696A1D">
      <w:pPr>
        <w:pStyle w:val="B1"/>
        <w:rPr>
          <w:rFonts w:eastAsia="Malgun Gothic"/>
        </w:rPr>
      </w:pPr>
      <w:r w:rsidRPr="007F2770">
        <w:lastRenderedPageBreak/>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C921195" w14:textId="77777777" w:rsidR="00696A1D" w:rsidRPr="007F2770" w:rsidRDefault="00696A1D" w:rsidP="00696A1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AB93EAF" w14:textId="77777777" w:rsidR="00696A1D" w:rsidRPr="007F2770" w:rsidRDefault="00696A1D" w:rsidP="00696A1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1FA68E97" w14:textId="77777777" w:rsidR="00696A1D" w:rsidRPr="007F2770" w:rsidRDefault="00696A1D" w:rsidP="00696A1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3B8EBDE" w14:textId="77777777" w:rsidR="00696A1D" w:rsidRPr="007F2770" w:rsidRDefault="00696A1D" w:rsidP="00696A1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783D7DE5" w14:textId="77777777" w:rsidR="00696A1D" w:rsidRPr="007F2770" w:rsidRDefault="00696A1D" w:rsidP="00696A1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A13C568" w14:textId="77777777" w:rsidR="00696A1D" w:rsidRPr="007F2770" w:rsidRDefault="00696A1D" w:rsidP="00696A1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3891381" w14:textId="77777777" w:rsidR="00696A1D" w:rsidRPr="007F2770" w:rsidRDefault="00696A1D" w:rsidP="00696A1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CBE04D9" w14:textId="77777777" w:rsidR="00696A1D" w:rsidRPr="007F2770" w:rsidRDefault="00696A1D" w:rsidP="00696A1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0CCA928" w14:textId="77777777" w:rsidR="00696A1D" w:rsidRPr="007F2770" w:rsidRDefault="00696A1D" w:rsidP="00696A1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768269CD" w14:textId="77777777" w:rsidR="00696A1D" w:rsidRPr="007F2770" w:rsidRDefault="00696A1D" w:rsidP="00696A1D">
      <w:pPr>
        <w:pStyle w:val="B1"/>
        <w:rPr>
          <w:lang w:eastAsia="zh-CN"/>
        </w:rPr>
      </w:pPr>
      <w:r w:rsidRPr="007F2770">
        <w:t>a)</w:t>
      </w:r>
      <w:r w:rsidRPr="007F2770">
        <w:tab/>
        <w:t>the UE did not include the requested NSSAI in the REGISTRATION REQUEST message; or</w:t>
      </w:r>
    </w:p>
    <w:p w14:paraId="0421CA7F" w14:textId="77777777" w:rsidR="00696A1D" w:rsidRPr="007F2770" w:rsidRDefault="00696A1D" w:rsidP="00696A1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F6228B4" w14:textId="77777777" w:rsidR="00696A1D" w:rsidRPr="007F2770" w:rsidRDefault="00696A1D" w:rsidP="00696A1D">
      <w:r w:rsidRPr="007F2770">
        <w:t>and one or more default S-NSSAIs (containing one or more S-NSSAIs each of which may be associated with a new S-NSSAI) which are not subject to network slice-specific authentication and authorization are available, the AMF shall:</w:t>
      </w:r>
    </w:p>
    <w:p w14:paraId="13C04E92" w14:textId="77777777" w:rsidR="00696A1D" w:rsidRPr="007F2770" w:rsidRDefault="00696A1D" w:rsidP="00696A1D">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392EDF6" w14:textId="77777777" w:rsidR="00696A1D" w:rsidRPr="007F2770" w:rsidRDefault="00696A1D" w:rsidP="00696A1D">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46BFD5AD" w14:textId="77777777" w:rsidR="00696A1D" w:rsidRPr="007F2770" w:rsidRDefault="00696A1D" w:rsidP="00696A1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875297C" w14:textId="77777777" w:rsidR="00696A1D" w:rsidRPr="007F2770" w:rsidRDefault="00696A1D" w:rsidP="00696A1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1C55981" w14:textId="77777777" w:rsidR="00696A1D" w:rsidRPr="007F2770" w:rsidRDefault="00696A1D" w:rsidP="00696A1D">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B079371" w14:textId="77777777" w:rsidR="00696A1D" w:rsidRPr="00294B40" w:rsidRDefault="00696A1D" w:rsidP="00696A1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CB006E8" w14:textId="77777777" w:rsidR="00696A1D" w:rsidRDefault="00696A1D" w:rsidP="00696A1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805B63D" w14:textId="77777777" w:rsidR="00696A1D" w:rsidRDefault="00696A1D" w:rsidP="00696A1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E2D38B2" w14:textId="77777777" w:rsidR="00696A1D" w:rsidRDefault="00696A1D" w:rsidP="00696A1D">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7E4EC24" w14:textId="77777777" w:rsidR="00696A1D" w:rsidRPr="00294B40" w:rsidRDefault="00696A1D" w:rsidP="00696A1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443F514" w14:textId="77777777" w:rsidR="00696A1D" w:rsidRPr="007F2770" w:rsidRDefault="00696A1D" w:rsidP="00696A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E1DA521" w14:textId="77777777" w:rsidR="00696A1D" w:rsidRPr="007F2770" w:rsidRDefault="00696A1D" w:rsidP="00696A1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254CAEB" w14:textId="77777777" w:rsidR="00696A1D" w:rsidRPr="007F2770" w:rsidRDefault="00696A1D" w:rsidP="00696A1D">
      <w:pPr>
        <w:pStyle w:val="B1"/>
      </w:pPr>
      <w:r w:rsidRPr="007F2770">
        <w:t>b)</w:t>
      </w:r>
      <w:r w:rsidRPr="007F2770">
        <w:tab/>
      </w:r>
      <w:r w:rsidRPr="007F2770">
        <w:rPr>
          <w:rFonts w:eastAsia="Malgun Gothic"/>
        </w:rPr>
        <w:t>includes</w:t>
      </w:r>
      <w:r w:rsidRPr="007F2770">
        <w:t xml:space="preserve"> a pending NSSAI;</w:t>
      </w:r>
    </w:p>
    <w:p w14:paraId="59F94A5F" w14:textId="77777777" w:rsidR="00696A1D" w:rsidRDefault="00696A1D" w:rsidP="00696A1D">
      <w:pPr>
        <w:pStyle w:val="B1"/>
      </w:pPr>
      <w:r w:rsidRPr="007F2770">
        <w:t>c)</w:t>
      </w:r>
      <w:r w:rsidRPr="007F2770">
        <w:tab/>
        <w:t>does not include an allowed NSSAI</w:t>
      </w:r>
      <w:r>
        <w:t>; and</w:t>
      </w:r>
    </w:p>
    <w:p w14:paraId="4BA716C5" w14:textId="77777777" w:rsidR="00696A1D" w:rsidRPr="007F2770" w:rsidRDefault="00696A1D" w:rsidP="00696A1D">
      <w:pPr>
        <w:pStyle w:val="B1"/>
      </w:pPr>
      <w:r>
        <w:t>d)</w:t>
      </w:r>
      <w:r>
        <w:tab/>
        <w:t xml:space="preserve">does not include </w:t>
      </w:r>
      <w:proofErr w:type="gramStart"/>
      <w:r>
        <w:t>an</w:t>
      </w:r>
      <w:proofErr w:type="gramEnd"/>
      <w:r>
        <w:t xml:space="preserve"> partially allowed NSSAI</w:t>
      </w:r>
      <w:r w:rsidRPr="007F2770">
        <w:t>,</w:t>
      </w:r>
    </w:p>
    <w:p w14:paraId="642171DC" w14:textId="77777777" w:rsidR="00696A1D" w:rsidRPr="007F2770" w:rsidRDefault="00696A1D" w:rsidP="00696A1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219ED25" w14:textId="77777777" w:rsidR="00696A1D" w:rsidRPr="007F2770" w:rsidRDefault="00696A1D" w:rsidP="00696A1D">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67AB97AE" w14:textId="77777777" w:rsidR="00696A1D" w:rsidRPr="007F2770" w:rsidRDefault="00696A1D" w:rsidP="00696A1D">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3CE6D623" w14:textId="77777777" w:rsidR="00696A1D" w:rsidRPr="007F2770" w:rsidRDefault="00696A1D" w:rsidP="00696A1D">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w:t>
      </w:r>
      <w:proofErr w:type="gramStart"/>
      <w:r w:rsidRPr="007F2770">
        <w:t>a 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7EB1D414" w14:textId="77777777" w:rsidR="00696A1D" w:rsidRPr="007F2770" w:rsidRDefault="00696A1D" w:rsidP="00696A1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721FB88" w14:textId="77777777" w:rsidR="00696A1D" w:rsidRPr="007F2770" w:rsidRDefault="00696A1D" w:rsidP="00696A1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DBB320D" w14:textId="77777777" w:rsidR="00696A1D" w:rsidRPr="007F2770" w:rsidRDefault="00696A1D" w:rsidP="00696A1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17BE58D" w14:textId="77777777" w:rsidR="00696A1D" w:rsidRPr="007F2770" w:rsidRDefault="00696A1D" w:rsidP="00696A1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9224158" w14:textId="77777777" w:rsidR="00696A1D" w:rsidRPr="007F2770" w:rsidRDefault="00696A1D" w:rsidP="00696A1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318EC1" w14:textId="77777777" w:rsidR="00696A1D" w:rsidRPr="007F2770" w:rsidRDefault="00696A1D" w:rsidP="00696A1D">
      <w:pPr>
        <w:rPr>
          <w:rFonts w:eastAsia="Malgun Gothic"/>
        </w:rPr>
      </w:pPr>
      <w:r w:rsidRPr="007F2770">
        <w:rPr>
          <w:rFonts w:eastAsia="Malgun Gothic"/>
        </w:rPr>
        <w:t>The UE supporting S1 mode shall operate in the mode for interworking with EPS as follows:</w:t>
      </w:r>
    </w:p>
    <w:p w14:paraId="523E6E62" w14:textId="77777777" w:rsidR="00696A1D" w:rsidRPr="007F2770" w:rsidRDefault="00696A1D" w:rsidP="00696A1D">
      <w:pPr>
        <w:pStyle w:val="B1"/>
        <w:rPr>
          <w:rFonts w:eastAsia="Malgun Gothic"/>
        </w:rPr>
      </w:pPr>
      <w:r w:rsidRPr="007F2770">
        <w:rPr>
          <w:rFonts w:eastAsia="Malgun Gothic"/>
        </w:rPr>
        <w:lastRenderedPageBreak/>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01D9180" w14:textId="77777777" w:rsidR="00696A1D" w:rsidRPr="007F2770" w:rsidRDefault="00696A1D" w:rsidP="00696A1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963A48E" w14:textId="77777777" w:rsidR="00696A1D" w:rsidRPr="007F2770" w:rsidRDefault="00696A1D" w:rsidP="00696A1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0EACB940" w14:textId="77777777" w:rsidR="00696A1D" w:rsidRPr="007F2770" w:rsidRDefault="00696A1D" w:rsidP="00696A1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34B81AD" w14:textId="77777777" w:rsidR="00696A1D" w:rsidRPr="007F2770" w:rsidRDefault="00696A1D" w:rsidP="00696A1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52BA90E1" w14:textId="77777777" w:rsidR="00696A1D" w:rsidRDefault="00696A1D" w:rsidP="00696A1D">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5A54E912" w14:textId="77777777" w:rsidR="00696A1D" w:rsidRDefault="00696A1D" w:rsidP="00696A1D">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67E2F82" w14:textId="77777777" w:rsidR="00696A1D" w:rsidRPr="007F2770" w:rsidRDefault="00696A1D" w:rsidP="00696A1D">
      <w:r w:rsidRPr="007F2770">
        <w:t>The AMF shall set the EMF bit in the 5GS network feature support IE to:</w:t>
      </w:r>
    </w:p>
    <w:p w14:paraId="31F14B25" w14:textId="77777777" w:rsidR="00696A1D" w:rsidRPr="007F2770" w:rsidRDefault="00696A1D" w:rsidP="00696A1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0DC97C5" w14:textId="77777777" w:rsidR="00696A1D" w:rsidRPr="007F2770" w:rsidRDefault="00696A1D" w:rsidP="00696A1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9B7256C" w14:textId="77777777" w:rsidR="00696A1D" w:rsidRPr="007F2770" w:rsidRDefault="00696A1D" w:rsidP="00696A1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2239DAB" w14:textId="77777777" w:rsidR="00696A1D" w:rsidRPr="007F2770" w:rsidRDefault="00696A1D" w:rsidP="00696A1D">
      <w:pPr>
        <w:pStyle w:val="B1"/>
      </w:pPr>
      <w:r w:rsidRPr="007F2770">
        <w:t>d)</w:t>
      </w:r>
      <w:r w:rsidRPr="007F2770">
        <w:tab/>
        <w:t>"Emergency services fallback not supported" if network does not support the emergency services fallback procedure when the UE is in any cell connected to 5GCN.</w:t>
      </w:r>
    </w:p>
    <w:p w14:paraId="2B645F4C" w14:textId="77777777" w:rsidR="00696A1D" w:rsidRPr="007F2770" w:rsidRDefault="00696A1D" w:rsidP="00696A1D">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4A8A69A" w14:textId="77777777" w:rsidR="00696A1D" w:rsidRPr="007F2770" w:rsidRDefault="00696A1D" w:rsidP="00696A1D">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150C3113" w14:textId="77777777" w:rsidR="00696A1D" w:rsidRPr="007F2770" w:rsidRDefault="00696A1D" w:rsidP="00696A1D">
      <w:r w:rsidRPr="007F2770">
        <w:t>Access identity 1 is only applicable while the UE is in N1 mode. Access identity 2 is only applicable while the UE is in N1 mode.</w:t>
      </w:r>
    </w:p>
    <w:p w14:paraId="0FC35230" w14:textId="77777777" w:rsidR="00696A1D" w:rsidRPr="007F2770" w:rsidRDefault="00696A1D" w:rsidP="00696A1D">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334BC53" w14:textId="77777777" w:rsidR="00696A1D" w:rsidRPr="007F2770" w:rsidRDefault="00696A1D" w:rsidP="00696A1D">
      <w:pPr>
        <w:pStyle w:val="B1"/>
      </w:pPr>
      <w:r w:rsidRPr="007F2770">
        <w:t>-</w:t>
      </w:r>
      <w:r w:rsidRPr="007F2770">
        <w:tab/>
        <w:t>if the UE is not operating in SNPN access operation mode:</w:t>
      </w:r>
    </w:p>
    <w:p w14:paraId="2929A188" w14:textId="77777777" w:rsidR="00696A1D" w:rsidRPr="007F2770" w:rsidRDefault="00696A1D" w:rsidP="00696A1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26AF08" w14:textId="77777777" w:rsidR="00696A1D" w:rsidRPr="007F2770" w:rsidRDefault="00696A1D" w:rsidP="00696A1D">
      <w:pPr>
        <w:pStyle w:val="B2"/>
      </w:pPr>
      <w:r w:rsidRPr="007F2770">
        <w:t>b)</w:t>
      </w:r>
      <w:r w:rsidRPr="007F2770">
        <w:tab/>
        <w:t>upon receiving a REGISTRATION ACCEPT message with the MPS indicator bit set to "Access identity 1 valid":</w:t>
      </w:r>
    </w:p>
    <w:p w14:paraId="10158A78" w14:textId="77777777" w:rsidR="00696A1D" w:rsidRPr="007F2770" w:rsidRDefault="00696A1D" w:rsidP="00696A1D">
      <w:pPr>
        <w:pStyle w:val="B3"/>
      </w:pPr>
      <w:r w:rsidRPr="007F2770">
        <w:t>-</w:t>
      </w:r>
      <w:r w:rsidRPr="007F2770">
        <w:tab/>
        <w:t>via 3GPP access; or</w:t>
      </w:r>
    </w:p>
    <w:p w14:paraId="256DD8CA" w14:textId="77777777" w:rsidR="00696A1D" w:rsidRPr="007F2770" w:rsidRDefault="00696A1D" w:rsidP="00696A1D">
      <w:pPr>
        <w:pStyle w:val="B3"/>
      </w:pPr>
      <w:r w:rsidRPr="007F2770">
        <w:t>-</w:t>
      </w:r>
      <w:r w:rsidRPr="007F2770">
        <w:tab/>
        <w:t xml:space="preserve">via non-3GPP access if the UE is registered to the same PLMN over 3GPP access and non-3GPP access; </w:t>
      </w:r>
    </w:p>
    <w:p w14:paraId="022283E5" w14:textId="77777777" w:rsidR="00696A1D" w:rsidRPr="007F2770" w:rsidRDefault="00696A1D" w:rsidP="00696A1D">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12A98C0" w14:textId="77777777" w:rsidR="00696A1D" w:rsidRPr="007F2770" w:rsidRDefault="00696A1D" w:rsidP="00696A1D">
      <w:pPr>
        <w:pStyle w:val="B3"/>
      </w:pPr>
      <w:r w:rsidRPr="007F2770">
        <w:t>-</w:t>
      </w:r>
      <w:r w:rsidRPr="007F2770">
        <w:tab/>
        <w:t>via 3GPP access; or</w:t>
      </w:r>
    </w:p>
    <w:p w14:paraId="5A32A5D6" w14:textId="77777777" w:rsidR="00696A1D" w:rsidRPr="007F2770" w:rsidRDefault="00696A1D" w:rsidP="00696A1D">
      <w:pPr>
        <w:pStyle w:val="B3"/>
      </w:pPr>
      <w:r w:rsidRPr="007F2770">
        <w:t>-</w:t>
      </w:r>
      <w:r w:rsidRPr="007F2770">
        <w:tab/>
        <w:t xml:space="preserve">via non-3GPP access if the UE is registered to the same PLMN over 3GPP access and non-3GPP access; or </w:t>
      </w:r>
    </w:p>
    <w:p w14:paraId="6410FA65" w14:textId="77777777" w:rsidR="00696A1D" w:rsidRPr="007F2770" w:rsidRDefault="00696A1D" w:rsidP="00696A1D">
      <w:pPr>
        <w:pStyle w:val="B2"/>
      </w:pPr>
      <w:r w:rsidRPr="007F2770">
        <w:tab/>
        <w:t>until the UE selects a non-equivalent PLMN over 3GPP access;</w:t>
      </w:r>
    </w:p>
    <w:p w14:paraId="7A62E4DB" w14:textId="77777777" w:rsidR="00696A1D" w:rsidRPr="007F2770" w:rsidRDefault="00696A1D" w:rsidP="00696A1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EF2A28A" w14:textId="77777777" w:rsidR="00696A1D" w:rsidRPr="007F2770" w:rsidRDefault="00696A1D" w:rsidP="00696A1D">
      <w:pPr>
        <w:pStyle w:val="B3"/>
      </w:pPr>
      <w:r w:rsidRPr="007F2770">
        <w:t>-</w:t>
      </w:r>
      <w:r w:rsidRPr="007F2770">
        <w:tab/>
        <w:t>via non-3GPP access; or</w:t>
      </w:r>
    </w:p>
    <w:p w14:paraId="7D526112" w14:textId="77777777" w:rsidR="00696A1D" w:rsidRPr="007F2770" w:rsidRDefault="00696A1D" w:rsidP="00696A1D">
      <w:pPr>
        <w:pStyle w:val="B3"/>
      </w:pPr>
      <w:r w:rsidRPr="007F2770">
        <w:t>-</w:t>
      </w:r>
      <w:r w:rsidRPr="007F2770">
        <w:tab/>
        <w:t>via 3GPP access if the UE is registered to the same PLMN over 3GPP access and non-3GPP access;</w:t>
      </w:r>
    </w:p>
    <w:p w14:paraId="5C62E0AE" w14:textId="77777777" w:rsidR="00696A1D" w:rsidRPr="007F2770" w:rsidRDefault="00696A1D" w:rsidP="00696A1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85257D7" w14:textId="77777777" w:rsidR="00696A1D" w:rsidRPr="007F2770" w:rsidRDefault="00696A1D" w:rsidP="00696A1D">
      <w:pPr>
        <w:pStyle w:val="B3"/>
      </w:pPr>
      <w:r w:rsidRPr="007F2770">
        <w:t>-</w:t>
      </w:r>
      <w:r w:rsidRPr="007F2770">
        <w:tab/>
        <w:t>via non-3GPP access; or</w:t>
      </w:r>
    </w:p>
    <w:p w14:paraId="6A00AAC5" w14:textId="77777777" w:rsidR="00696A1D" w:rsidRPr="007F2770" w:rsidRDefault="00696A1D" w:rsidP="00696A1D">
      <w:pPr>
        <w:pStyle w:val="B3"/>
      </w:pPr>
      <w:r w:rsidRPr="007F2770">
        <w:t>-</w:t>
      </w:r>
      <w:r w:rsidRPr="007F2770">
        <w:tab/>
        <w:t>via 3GPP access if the UE is registered to the same PLMN over 3GPP access and non-3GPP access; or</w:t>
      </w:r>
    </w:p>
    <w:p w14:paraId="36A43556" w14:textId="77777777" w:rsidR="00696A1D" w:rsidRPr="007F2770" w:rsidRDefault="00696A1D" w:rsidP="00696A1D">
      <w:pPr>
        <w:pStyle w:val="B2"/>
      </w:pPr>
      <w:r w:rsidRPr="007F2770">
        <w:tab/>
        <w:t>until the UE selects a non-equivalent PLMN over non-3GPP access;</w:t>
      </w:r>
    </w:p>
    <w:p w14:paraId="549F020D" w14:textId="77777777" w:rsidR="00696A1D" w:rsidRPr="007F2770" w:rsidRDefault="00696A1D" w:rsidP="00696A1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31E9672" w14:textId="77777777" w:rsidR="00696A1D" w:rsidRPr="007F2770" w:rsidRDefault="00696A1D" w:rsidP="00696A1D">
      <w:pPr>
        <w:pStyle w:val="B2"/>
      </w:pPr>
      <w:r w:rsidRPr="007F2770">
        <w:t>d)</w:t>
      </w:r>
      <w:r w:rsidRPr="007F2770">
        <w:tab/>
        <w:t>upon receiving a REGISTRATION ACCEPT message with the MCS indicator bit set to "Access identity 2 valid":</w:t>
      </w:r>
    </w:p>
    <w:p w14:paraId="777E7890" w14:textId="77777777" w:rsidR="00696A1D" w:rsidRPr="007F2770" w:rsidRDefault="00696A1D" w:rsidP="00696A1D">
      <w:pPr>
        <w:pStyle w:val="B3"/>
      </w:pPr>
      <w:r w:rsidRPr="007F2770">
        <w:t>-</w:t>
      </w:r>
      <w:r w:rsidRPr="007F2770">
        <w:tab/>
        <w:t>via 3GPP access; or</w:t>
      </w:r>
    </w:p>
    <w:p w14:paraId="49E434E8" w14:textId="77777777" w:rsidR="00696A1D" w:rsidRPr="007F2770" w:rsidRDefault="00696A1D" w:rsidP="00696A1D">
      <w:pPr>
        <w:pStyle w:val="B3"/>
      </w:pPr>
      <w:r w:rsidRPr="007F2770">
        <w:t>-</w:t>
      </w:r>
      <w:r w:rsidRPr="007F2770">
        <w:tab/>
        <w:t>via non-3GPP access if the UE is registered to the same PLMN over 3GPP access and non-3GPP access;</w:t>
      </w:r>
    </w:p>
    <w:p w14:paraId="52CE8737" w14:textId="77777777" w:rsidR="00696A1D" w:rsidRPr="007F2770" w:rsidRDefault="00696A1D" w:rsidP="00696A1D">
      <w:pPr>
        <w:pStyle w:val="B3"/>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8262823" w14:textId="77777777" w:rsidR="00696A1D" w:rsidRPr="007F2770" w:rsidRDefault="00696A1D" w:rsidP="00696A1D">
      <w:pPr>
        <w:pStyle w:val="B3"/>
      </w:pPr>
      <w:r w:rsidRPr="007F2770">
        <w:t>-</w:t>
      </w:r>
      <w:r w:rsidRPr="007F2770">
        <w:tab/>
        <w:t>via 3GPP access; or</w:t>
      </w:r>
    </w:p>
    <w:p w14:paraId="4ADEBAC7" w14:textId="77777777" w:rsidR="00696A1D" w:rsidRPr="007F2770" w:rsidRDefault="00696A1D" w:rsidP="00696A1D">
      <w:pPr>
        <w:pStyle w:val="B3"/>
      </w:pPr>
      <w:r w:rsidRPr="007F2770">
        <w:t>-</w:t>
      </w:r>
      <w:r w:rsidRPr="007F2770">
        <w:tab/>
        <w:t xml:space="preserve">via non-3GPP access if the UE is registered to the same PLMN over 3GPP access and non-3GPP access; or </w:t>
      </w:r>
    </w:p>
    <w:p w14:paraId="5DB04BFE" w14:textId="77777777" w:rsidR="00696A1D" w:rsidRPr="007F2770" w:rsidRDefault="00696A1D" w:rsidP="00696A1D">
      <w:pPr>
        <w:pStyle w:val="B2"/>
      </w:pPr>
      <w:r w:rsidRPr="007F2770">
        <w:tab/>
        <w:t>until the UE selects a non-equivalent PLMN over 3GPP access; and</w:t>
      </w:r>
    </w:p>
    <w:p w14:paraId="4F603819" w14:textId="77777777" w:rsidR="00696A1D" w:rsidRPr="007F2770" w:rsidRDefault="00696A1D" w:rsidP="00696A1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954F558" w14:textId="77777777" w:rsidR="00696A1D" w:rsidRPr="007F2770" w:rsidRDefault="00696A1D" w:rsidP="00696A1D">
      <w:pPr>
        <w:pStyle w:val="B3"/>
      </w:pPr>
      <w:r w:rsidRPr="007F2770">
        <w:t>-</w:t>
      </w:r>
      <w:r w:rsidRPr="007F2770">
        <w:tab/>
        <w:t>via non-3GPP access; or</w:t>
      </w:r>
    </w:p>
    <w:p w14:paraId="0B54F7C8" w14:textId="77777777" w:rsidR="00696A1D" w:rsidRPr="007F2770" w:rsidRDefault="00696A1D" w:rsidP="00696A1D">
      <w:pPr>
        <w:pStyle w:val="B3"/>
      </w:pPr>
      <w:r w:rsidRPr="007F2770">
        <w:t>-</w:t>
      </w:r>
      <w:r w:rsidRPr="007F2770">
        <w:tab/>
        <w:t>via 3GPP access if the UE is registered to the same PLMN over 3GPP access and non-3GPP access;</w:t>
      </w:r>
    </w:p>
    <w:p w14:paraId="55B259B8" w14:textId="77777777" w:rsidR="00696A1D" w:rsidRPr="007F2770" w:rsidRDefault="00696A1D" w:rsidP="00696A1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628CC2C" w14:textId="77777777" w:rsidR="00696A1D" w:rsidRPr="007F2770" w:rsidRDefault="00696A1D" w:rsidP="00696A1D">
      <w:pPr>
        <w:pStyle w:val="B3"/>
      </w:pPr>
      <w:r w:rsidRPr="007F2770">
        <w:t>-</w:t>
      </w:r>
      <w:r w:rsidRPr="007F2770">
        <w:tab/>
        <w:t>via non-3GPP access; or</w:t>
      </w:r>
    </w:p>
    <w:p w14:paraId="562D9624" w14:textId="77777777" w:rsidR="00696A1D" w:rsidRPr="007F2770" w:rsidRDefault="00696A1D" w:rsidP="00696A1D">
      <w:pPr>
        <w:pStyle w:val="B3"/>
      </w:pPr>
      <w:r w:rsidRPr="007F2770">
        <w:t>-</w:t>
      </w:r>
      <w:r w:rsidRPr="007F2770">
        <w:tab/>
        <w:t>via 3GPP access if the UE is registered to the same PLMN over 3GPP access and non-3GPP access; or</w:t>
      </w:r>
    </w:p>
    <w:p w14:paraId="2DE5BAF8" w14:textId="77777777" w:rsidR="00696A1D" w:rsidRPr="007F2770" w:rsidRDefault="00696A1D" w:rsidP="00696A1D">
      <w:pPr>
        <w:pStyle w:val="B2"/>
        <w:rPr>
          <w:lang w:eastAsia="zh-TW"/>
        </w:rPr>
      </w:pPr>
      <w:r w:rsidRPr="007F2770">
        <w:tab/>
        <w:t>until the UE selects a non-equivalent PLMN over non-3GPP access; or</w:t>
      </w:r>
    </w:p>
    <w:p w14:paraId="61429867" w14:textId="77777777" w:rsidR="00696A1D" w:rsidRPr="007F2770" w:rsidRDefault="00696A1D" w:rsidP="00696A1D">
      <w:pPr>
        <w:pStyle w:val="B1"/>
      </w:pPr>
      <w:r w:rsidRPr="007F2770">
        <w:t>-</w:t>
      </w:r>
      <w:r w:rsidRPr="007F2770">
        <w:tab/>
        <w:t>if the UE is operating in SNPN access operation mode:</w:t>
      </w:r>
    </w:p>
    <w:p w14:paraId="52DD9F3A" w14:textId="77777777" w:rsidR="00696A1D" w:rsidRPr="007F2770" w:rsidRDefault="00696A1D" w:rsidP="00696A1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B325EEC" w14:textId="77777777" w:rsidR="00696A1D" w:rsidRPr="007F2770" w:rsidRDefault="00696A1D" w:rsidP="00696A1D">
      <w:pPr>
        <w:pStyle w:val="B2"/>
      </w:pPr>
      <w:r w:rsidRPr="007F2770">
        <w:t>b)</w:t>
      </w:r>
      <w:r w:rsidRPr="007F2770">
        <w:tab/>
        <w:t>upon receiving a REGISTRATION ACCEPT message with the MPS indicator bit set to "Access identity 1 valid":</w:t>
      </w:r>
    </w:p>
    <w:p w14:paraId="767037F5" w14:textId="77777777" w:rsidR="00696A1D" w:rsidRPr="007F2770" w:rsidRDefault="00696A1D" w:rsidP="00696A1D">
      <w:pPr>
        <w:pStyle w:val="B3"/>
      </w:pPr>
      <w:r w:rsidRPr="007F2770">
        <w:t>-</w:t>
      </w:r>
      <w:r w:rsidRPr="007F2770">
        <w:tab/>
        <w:t xml:space="preserve">via 3GPP access; or </w:t>
      </w:r>
    </w:p>
    <w:p w14:paraId="4A1FA2FF" w14:textId="77777777" w:rsidR="00696A1D" w:rsidRPr="007F2770" w:rsidRDefault="00696A1D" w:rsidP="00696A1D">
      <w:pPr>
        <w:pStyle w:val="B3"/>
      </w:pPr>
      <w:r w:rsidRPr="007F2770">
        <w:t>-</w:t>
      </w:r>
      <w:r w:rsidRPr="007F2770">
        <w:tab/>
        <w:t xml:space="preserve">via non-3GPP access if the UE is registered to the same SNPN over 3GPP access and non-3GPP access; </w:t>
      </w:r>
    </w:p>
    <w:p w14:paraId="3ABCE72E" w14:textId="77777777" w:rsidR="00696A1D" w:rsidRPr="007F2770" w:rsidRDefault="00696A1D" w:rsidP="00696A1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BFDA1AE" w14:textId="77777777" w:rsidR="00696A1D" w:rsidRPr="007F2770" w:rsidRDefault="00696A1D" w:rsidP="00696A1D">
      <w:pPr>
        <w:pStyle w:val="B3"/>
      </w:pPr>
      <w:r w:rsidRPr="007F2770">
        <w:t>-</w:t>
      </w:r>
      <w:r w:rsidRPr="007F2770">
        <w:tab/>
        <w:t xml:space="preserve">via 3GPP access; or </w:t>
      </w:r>
    </w:p>
    <w:p w14:paraId="4C308579" w14:textId="77777777" w:rsidR="00696A1D" w:rsidRPr="007F2770" w:rsidRDefault="00696A1D" w:rsidP="00696A1D">
      <w:pPr>
        <w:pStyle w:val="B3"/>
      </w:pPr>
      <w:r w:rsidRPr="007F2770">
        <w:t>-</w:t>
      </w:r>
      <w:r w:rsidRPr="007F2770">
        <w:tab/>
        <w:t xml:space="preserve">via non-3GPP access if the UE is registered to the same SNPN over 3GPP access and non-3GPP access; or </w:t>
      </w:r>
    </w:p>
    <w:p w14:paraId="7C7D5722" w14:textId="77777777" w:rsidR="00696A1D" w:rsidRPr="007F2770" w:rsidRDefault="00696A1D" w:rsidP="00696A1D">
      <w:pPr>
        <w:pStyle w:val="B2"/>
      </w:pPr>
      <w:r w:rsidRPr="007F2770">
        <w:tab/>
        <w:t>until the UE selects a non-equivalent SNPN over 3GPP access;</w:t>
      </w:r>
    </w:p>
    <w:p w14:paraId="6F84ADEF" w14:textId="77777777" w:rsidR="00696A1D" w:rsidRPr="007F2770" w:rsidRDefault="00696A1D" w:rsidP="00696A1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01189F5" w14:textId="77777777" w:rsidR="00696A1D" w:rsidRPr="007F2770" w:rsidRDefault="00696A1D" w:rsidP="00696A1D">
      <w:pPr>
        <w:pStyle w:val="B3"/>
      </w:pPr>
      <w:r w:rsidRPr="007F2770">
        <w:lastRenderedPageBreak/>
        <w:t>-</w:t>
      </w:r>
      <w:r w:rsidRPr="007F2770">
        <w:tab/>
        <w:t xml:space="preserve">via non-3GPP access; or </w:t>
      </w:r>
    </w:p>
    <w:p w14:paraId="4BE657A4" w14:textId="77777777" w:rsidR="00696A1D" w:rsidRPr="007F2770" w:rsidRDefault="00696A1D" w:rsidP="00696A1D">
      <w:pPr>
        <w:pStyle w:val="B3"/>
      </w:pPr>
      <w:r w:rsidRPr="007F2770">
        <w:t>-</w:t>
      </w:r>
      <w:r w:rsidRPr="007F2770">
        <w:tab/>
        <w:t xml:space="preserve">via 3GPP access if the UE is registered to the same SNPN over 3GPP access and non-3GPP access; </w:t>
      </w:r>
    </w:p>
    <w:p w14:paraId="5EBD0E09" w14:textId="77777777" w:rsidR="00696A1D" w:rsidRPr="007F2770" w:rsidRDefault="00696A1D" w:rsidP="00696A1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5D058D9" w14:textId="77777777" w:rsidR="00696A1D" w:rsidRPr="007F2770" w:rsidRDefault="00696A1D" w:rsidP="00696A1D">
      <w:pPr>
        <w:pStyle w:val="B3"/>
      </w:pPr>
      <w:r w:rsidRPr="007F2770">
        <w:t>-</w:t>
      </w:r>
      <w:r w:rsidRPr="007F2770">
        <w:tab/>
        <w:t xml:space="preserve">via non-3GPP access; or </w:t>
      </w:r>
    </w:p>
    <w:p w14:paraId="74ED2DAF" w14:textId="77777777" w:rsidR="00696A1D" w:rsidRPr="007F2770" w:rsidRDefault="00696A1D" w:rsidP="00696A1D">
      <w:pPr>
        <w:pStyle w:val="B3"/>
      </w:pPr>
      <w:r w:rsidRPr="007F2770">
        <w:t>-</w:t>
      </w:r>
      <w:r w:rsidRPr="007F2770">
        <w:tab/>
        <w:t xml:space="preserve">via 3GPP access if the UE is registered to the same SNPN over 3GPP access and non-3GPP access; or </w:t>
      </w:r>
    </w:p>
    <w:p w14:paraId="49FE7CE6" w14:textId="77777777" w:rsidR="00696A1D" w:rsidRPr="007F2770" w:rsidRDefault="00696A1D" w:rsidP="00696A1D">
      <w:pPr>
        <w:pStyle w:val="B2"/>
      </w:pPr>
      <w:r w:rsidRPr="007F2770">
        <w:tab/>
        <w:t>until the UE selects a non-equivalent SNPN over non-3GPP access;</w:t>
      </w:r>
    </w:p>
    <w:p w14:paraId="430A53CE" w14:textId="77777777" w:rsidR="00696A1D" w:rsidRPr="007F2770" w:rsidRDefault="00696A1D" w:rsidP="00696A1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3DCDEA" w14:textId="77777777" w:rsidR="00696A1D" w:rsidRPr="007F2770" w:rsidRDefault="00696A1D" w:rsidP="00696A1D">
      <w:pPr>
        <w:pStyle w:val="B2"/>
      </w:pPr>
      <w:r w:rsidRPr="007F2770">
        <w:t>d)</w:t>
      </w:r>
      <w:r w:rsidRPr="007F2770">
        <w:tab/>
        <w:t xml:space="preserve">upon receiving a REGISTRATION ACCEPT message with the MCS indicator bit set to "Access identity 2 valid": </w:t>
      </w:r>
    </w:p>
    <w:p w14:paraId="2411802C" w14:textId="77777777" w:rsidR="00696A1D" w:rsidRPr="007F2770" w:rsidRDefault="00696A1D" w:rsidP="00696A1D">
      <w:pPr>
        <w:pStyle w:val="B3"/>
      </w:pPr>
      <w:r w:rsidRPr="007F2770">
        <w:t>-</w:t>
      </w:r>
      <w:r w:rsidRPr="007F2770">
        <w:tab/>
        <w:t xml:space="preserve">via 3GPP access; or </w:t>
      </w:r>
    </w:p>
    <w:p w14:paraId="4E6EDCB1" w14:textId="77777777" w:rsidR="00696A1D" w:rsidRPr="007F2770" w:rsidRDefault="00696A1D" w:rsidP="00696A1D">
      <w:pPr>
        <w:pStyle w:val="B3"/>
      </w:pPr>
      <w:r w:rsidRPr="007F2770">
        <w:t>-</w:t>
      </w:r>
      <w:r w:rsidRPr="007F2770">
        <w:tab/>
        <w:t xml:space="preserve">via non-3GPP access if the UE is registered to the same SNPN over 3GPP access and non-3GPP access; </w:t>
      </w:r>
    </w:p>
    <w:p w14:paraId="0E1561CC" w14:textId="77777777" w:rsidR="00696A1D" w:rsidRPr="007F2770" w:rsidRDefault="00696A1D" w:rsidP="00696A1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5558D5F" w14:textId="77777777" w:rsidR="00696A1D" w:rsidRPr="007F2770" w:rsidRDefault="00696A1D" w:rsidP="00696A1D">
      <w:pPr>
        <w:pStyle w:val="B3"/>
      </w:pPr>
      <w:r w:rsidRPr="007F2770">
        <w:t>-</w:t>
      </w:r>
      <w:r w:rsidRPr="007F2770">
        <w:tab/>
        <w:t xml:space="preserve">via 3GPP access; or </w:t>
      </w:r>
    </w:p>
    <w:p w14:paraId="1E1D738B" w14:textId="77777777" w:rsidR="00696A1D" w:rsidRPr="007F2770" w:rsidRDefault="00696A1D" w:rsidP="00696A1D">
      <w:pPr>
        <w:pStyle w:val="B3"/>
      </w:pPr>
      <w:r w:rsidRPr="007F2770">
        <w:t>-</w:t>
      </w:r>
      <w:r w:rsidRPr="007F2770">
        <w:tab/>
        <w:t xml:space="preserve">via non-3GPP access if the UE is registered to the same SNPN over 3GPP access and non-3GPP access; or </w:t>
      </w:r>
    </w:p>
    <w:p w14:paraId="6AE662E7" w14:textId="77777777" w:rsidR="00696A1D" w:rsidRPr="007F2770" w:rsidRDefault="00696A1D" w:rsidP="00696A1D">
      <w:pPr>
        <w:pStyle w:val="B3"/>
      </w:pPr>
      <w:r w:rsidRPr="007F2770">
        <w:t>until the UE selects a non-equivalent SNPN over 3GPP access; and</w:t>
      </w:r>
    </w:p>
    <w:p w14:paraId="236D15BB" w14:textId="77777777" w:rsidR="00696A1D" w:rsidRPr="007F2770" w:rsidRDefault="00696A1D" w:rsidP="00696A1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2AE76A4C" w14:textId="77777777" w:rsidR="00696A1D" w:rsidRPr="007F2770" w:rsidRDefault="00696A1D" w:rsidP="00696A1D">
      <w:pPr>
        <w:pStyle w:val="B3"/>
      </w:pPr>
      <w:r w:rsidRPr="007F2770">
        <w:t>-</w:t>
      </w:r>
      <w:r w:rsidRPr="007F2770">
        <w:tab/>
        <w:t xml:space="preserve">via non-3GPP access; or </w:t>
      </w:r>
    </w:p>
    <w:p w14:paraId="0AE5A467" w14:textId="77777777" w:rsidR="00696A1D" w:rsidRPr="007F2770" w:rsidRDefault="00696A1D" w:rsidP="00696A1D">
      <w:pPr>
        <w:pStyle w:val="B3"/>
      </w:pPr>
      <w:r w:rsidRPr="007F2770">
        <w:t>-</w:t>
      </w:r>
      <w:r w:rsidRPr="007F2770">
        <w:tab/>
        <w:t xml:space="preserve">via 3GPP access if the UE is registered to the same SNPN over 3GPP access and non-3GPP access; </w:t>
      </w:r>
    </w:p>
    <w:p w14:paraId="26E0BF23" w14:textId="77777777" w:rsidR="00696A1D" w:rsidRPr="007F2770" w:rsidRDefault="00696A1D" w:rsidP="00696A1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71172A4" w14:textId="77777777" w:rsidR="00696A1D" w:rsidRPr="007F2770" w:rsidRDefault="00696A1D" w:rsidP="00696A1D">
      <w:pPr>
        <w:pStyle w:val="B3"/>
      </w:pPr>
      <w:r w:rsidRPr="007F2770">
        <w:t>-</w:t>
      </w:r>
      <w:r w:rsidRPr="007F2770">
        <w:tab/>
        <w:t xml:space="preserve">via non-3GPP access; or </w:t>
      </w:r>
    </w:p>
    <w:p w14:paraId="1367B7A7" w14:textId="77777777" w:rsidR="00696A1D" w:rsidRPr="007F2770" w:rsidRDefault="00696A1D" w:rsidP="00696A1D">
      <w:pPr>
        <w:pStyle w:val="B3"/>
      </w:pPr>
      <w:r w:rsidRPr="007F2770">
        <w:t>-</w:t>
      </w:r>
      <w:r w:rsidRPr="007F2770">
        <w:tab/>
        <w:t xml:space="preserve">via 3GPP access if the UE is registered to the same SNPN over 3GPP access and non-3GPP access; or </w:t>
      </w:r>
    </w:p>
    <w:p w14:paraId="0CFD2C61" w14:textId="77777777" w:rsidR="00696A1D" w:rsidRPr="007F2770" w:rsidRDefault="00696A1D" w:rsidP="00696A1D">
      <w:pPr>
        <w:pStyle w:val="B2"/>
      </w:pPr>
      <w:r w:rsidRPr="007F2770">
        <w:tab/>
        <w:t>until the UE selects a non-equivalent SNPN over non-3GPP access.</w:t>
      </w:r>
    </w:p>
    <w:p w14:paraId="679C4D3E" w14:textId="77777777" w:rsidR="00696A1D" w:rsidRPr="007F2770" w:rsidRDefault="00696A1D" w:rsidP="00696A1D">
      <w:r w:rsidRPr="007F2770">
        <w:t>If the UE indicates support for restriction on use of enhanced coverage in the REGISTRATION REQUEST message and:</w:t>
      </w:r>
    </w:p>
    <w:p w14:paraId="724C32B7" w14:textId="77777777" w:rsidR="00696A1D" w:rsidRPr="007F2770" w:rsidRDefault="00696A1D" w:rsidP="00696A1D">
      <w:pPr>
        <w:pStyle w:val="B1"/>
      </w:pPr>
      <w:r w:rsidRPr="007F2770">
        <w:lastRenderedPageBreak/>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0428599" w14:textId="77777777" w:rsidR="00696A1D" w:rsidRPr="007F2770" w:rsidRDefault="00696A1D" w:rsidP="00696A1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30C26CF" w14:textId="77777777" w:rsidR="00696A1D" w:rsidRPr="007F2770" w:rsidRDefault="00696A1D" w:rsidP="00696A1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439A027" w14:textId="77777777" w:rsidR="00696A1D" w:rsidRPr="007F2770" w:rsidRDefault="00696A1D" w:rsidP="00696A1D">
      <w:pPr>
        <w:rPr>
          <w:noProof/>
        </w:rPr>
      </w:pPr>
      <w:r w:rsidRPr="007F2770">
        <w:t xml:space="preserve">in the </w:t>
      </w:r>
      <w:r w:rsidRPr="007F2770">
        <w:rPr>
          <w:lang w:eastAsia="ko-KR"/>
        </w:rPr>
        <w:t>5GS network feature support IE in the REGISTRATION ACCEPT message</w:t>
      </w:r>
      <w:r w:rsidRPr="007F2770">
        <w:t>.</w:t>
      </w:r>
    </w:p>
    <w:p w14:paraId="71C1C08C" w14:textId="77777777" w:rsidR="00696A1D" w:rsidRPr="007F2770" w:rsidRDefault="00696A1D" w:rsidP="00696A1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04A688" w14:textId="77777777" w:rsidR="00696A1D" w:rsidRPr="007F2770" w:rsidRDefault="00696A1D" w:rsidP="00696A1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1A7589FF" w14:textId="77777777" w:rsidR="00696A1D" w:rsidRPr="007F2770" w:rsidRDefault="00696A1D" w:rsidP="00696A1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3BC644" w14:textId="77777777" w:rsidR="00696A1D" w:rsidRPr="007F2770" w:rsidRDefault="00696A1D" w:rsidP="00696A1D">
      <w:r w:rsidRPr="007F2770">
        <w:t>If the UE indicates support of the paging restriction in the REGISTRATION REQUEST message, and the AMF sets:</w:t>
      </w:r>
    </w:p>
    <w:p w14:paraId="5231F53F" w14:textId="77777777" w:rsidR="00696A1D" w:rsidRPr="007F2770" w:rsidRDefault="00696A1D" w:rsidP="00696A1D">
      <w:pPr>
        <w:pStyle w:val="B1"/>
      </w:pPr>
      <w:r w:rsidRPr="007F2770">
        <w:t>-</w:t>
      </w:r>
      <w:r w:rsidRPr="007F2770">
        <w:tab/>
        <w:t>the reject paging request bit to "reject paging request supported";</w:t>
      </w:r>
    </w:p>
    <w:p w14:paraId="619A43DB" w14:textId="77777777" w:rsidR="00696A1D" w:rsidRPr="007F2770" w:rsidRDefault="00696A1D" w:rsidP="00696A1D">
      <w:pPr>
        <w:pStyle w:val="B1"/>
      </w:pPr>
      <w:r w:rsidRPr="007F2770">
        <w:t>-</w:t>
      </w:r>
      <w:r w:rsidRPr="007F2770">
        <w:tab/>
        <w:t>the N1 NAS signalling connection release bit to "N1 NAS signalling connection release supported"; or</w:t>
      </w:r>
    </w:p>
    <w:p w14:paraId="762A1DD2" w14:textId="77777777" w:rsidR="00696A1D" w:rsidRPr="007F2770" w:rsidRDefault="00696A1D" w:rsidP="00696A1D">
      <w:pPr>
        <w:pStyle w:val="B1"/>
      </w:pPr>
      <w:r w:rsidRPr="007F2770">
        <w:t>-</w:t>
      </w:r>
      <w:r w:rsidRPr="007F2770">
        <w:tab/>
        <w:t>both of them;</w:t>
      </w:r>
    </w:p>
    <w:p w14:paraId="48C6E565" w14:textId="77777777" w:rsidR="00696A1D" w:rsidRDefault="00696A1D" w:rsidP="00696A1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5B20F2" w14:textId="77777777" w:rsidR="00696A1D" w:rsidRPr="007F2770" w:rsidRDefault="00696A1D" w:rsidP="00696A1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0BA1CD" w14:textId="77777777" w:rsidR="00696A1D" w:rsidRPr="007F2770" w:rsidRDefault="00696A1D" w:rsidP="00696A1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94B3707" w14:textId="77777777" w:rsidR="00696A1D" w:rsidRPr="007F2770" w:rsidRDefault="00696A1D" w:rsidP="00696A1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58ABD45" w14:textId="77777777" w:rsidR="00696A1D" w:rsidRPr="007F2770" w:rsidRDefault="00696A1D" w:rsidP="00696A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68BBC9B" w14:textId="77777777" w:rsidR="00696A1D" w:rsidRPr="007F2770" w:rsidRDefault="00696A1D" w:rsidP="00696A1D">
      <w:pPr>
        <w:pStyle w:val="B2"/>
      </w:pPr>
      <w:r w:rsidRPr="007F2770">
        <w:t>1)</w:t>
      </w:r>
      <w:r w:rsidRPr="007F2770">
        <w:tab/>
        <w:t>the V2XCEPC5 bit to "V2X communication over E-UTRA-PC5 supported"; or</w:t>
      </w:r>
    </w:p>
    <w:p w14:paraId="49CF7D85" w14:textId="77777777" w:rsidR="00696A1D" w:rsidRPr="007F2770" w:rsidRDefault="00696A1D" w:rsidP="00696A1D">
      <w:pPr>
        <w:pStyle w:val="B2"/>
      </w:pPr>
      <w:r w:rsidRPr="007F2770">
        <w:t>2)</w:t>
      </w:r>
      <w:r w:rsidRPr="007F2770">
        <w:tab/>
        <w:t>the V2XCNPC5 bit to "V2X communication over NR-PC5 supported"; and</w:t>
      </w:r>
    </w:p>
    <w:p w14:paraId="380F30C8" w14:textId="77777777" w:rsidR="00696A1D" w:rsidRPr="007F2770" w:rsidRDefault="00696A1D" w:rsidP="00696A1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9CF3DDA" w14:textId="77777777" w:rsidR="00696A1D" w:rsidRDefault="00696A1D" w:rsidP="00696A1D">
      <w:pPr>
        <w:rPr>
          <w:lang w:eastAsia="ko-KR"/>
        </w:rPr>
      </w:pPr>
      <w:r w:rsidRPr="007F2770">
        <w:rPr>
          <w:lang w:eastAsia="ko-KR"/>
        </w:rPr>
        <w:t>the AMF should not immediately release the NAS signalling connection after the completion of the registration procedure.</w:t>
      </w:r>
    </w:p>
    <w:p w14:paraId="5E849BD3" w14:textId="77777777" w:rsidR="00696A1D" w:rsidRPr="007F2770" w:rsidRDefault="00696A1D" w:rsidP="00696A1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205AE05F" w14:textId="77777777" w:rsidR="00696A1D" w:rsidRPr="007F2770" w:rsidRDefault="00696A1D" w:rsidP="00696A1D">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595E5382" w14:textId="77777777" w:rsidR="00696A1D" w:rsidRPr="007F2770" w:rsidRDefault="00696A1D" w:rsidP="00696A1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2B68882" w14:textId="77777777" w:rsidR="00696A1D" w:rsidRPr="007F2770" w:rsidRDefault="00696A1D" w:rsidP="00696A1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F9F9460" w14:textId="77777777" w:rsidR="00696A1D" w:rsidRPr="007F2770" w:rsidRDefault="00696A1D" w:rsidP="00696A1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80C2D13" w14:textId="77777777" w:rsidR="00696A1D" w:rsidRPr="00294B40" w:rsidRDefault="00696A1D" w:rsidP="00696A1D">
      <w:pPr>
        <w:rPr>
          <w:rFonts w:eastAsia="Malgun Gothic"/>
          <w:lang w:eastAsia="ko-KR"/>
        </w:rPr>
      </w:pPr>
      <w:r w:rsidRPr="007F2770">
        <w:rPr>
          <w:lang w:eastAsia="ko-KR"/>
        </w:rPr>
        <w:t>the AMF should not immediately release the NAS signalling connection after the completion of the registration procedure.</w:t>
      </w:r>
    </w:p>
    <w:p w14:paraId="7629F1AA" w14:textId="77777777" w:rsidR="00696A1D" w:rsidRPr="007F2770" w:rsidRDefault="00696A1D" w:rsidP="00696A1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228F6B3" w14:textId="77777777" w:rsidR="00696A1D" w:rsidRPr="007F2770" w:rsidRDefault="00696A1D" w:rsidP="00696A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8D1941" w14:textId="77777777" w:rsidR="00696A1D" w:rsidRPr="007F2770" w:rsidRDefault="00696A1D" w:rsidP="00696A1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180E9F7E" w14:textId="77777777" w:rsidR="00696A1D" w:rsidRPr="007F2770" w:rsidRDefault="00696A1D" w:rsidP="00696A1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04096631" w14:textId="77777777" w:rsidR="00696A1D" w:rsidRPr="007F2770" w:rsidRDefault="00696A1D" w:rsidP="00696A1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7A208DD" w14:textId="77777777" w:rsidR="00696A1D" w:rsidRPr="007F2770" w:rsidRDefault="00696A1D" w:rsidP="00696A1D">
      <w:pPr>
        <w:rPr>
          <w:lang w:eastAsia="ko-KR"/>
        </w:rPr>
      </w:pPr>
      <w:r w:rsidRPr="007F2770">
        <w:rPr>
          <w:lang w:eastAsia="ko-KR"/>
        </w:rPr>
        <w:t>the AMF should not immediately release the NAS signalling connection after the completion of the registration procedure.</w:t>
      </w:r>
    </w:p>
    <w:p w14:paraId="1E3B06CA" w14:textId="77777777" w:rsidR="00696A1D" w:rsidRPr="007F2770" w:rsidRDefault="00696A1D" w:rsidP="00696A1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803AA3" w14:textId="77777777" w:rsidR="00696A1D" w:rsidRPr="007F2770" w:rsidRDefault="00696A1D" w:rsidP="00696A1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7567574" w14:textId="77777777" w:rsidR="00696A1D" w:rsidRPr="007F2770" w:rsidRDefault="00696A1D" w:rsidP="00696A1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AE4AEBE" w14:textId="77777777" w:rsidR="00696A1D" w:rsidRPr="007F2770" w:rsidRDefault="00696A1D" w:rsidP="00696A1D">
      <w:r w:rsidRPr="007F2770">
        <w:t>If:</w:t>
      </w:r>
    </w:p>
    <w:p w14:paraId="7210936D" w14:textId="77777777" w:rsidR="00696A1D" w:rsidRPr="007F2770" w:rsidRDefault="00696A1D" w:rsidP="00696A1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0F4A5BA" w14:textId="77777777" w:rsidR="00696A1D" w:rsidRPr="007F2770" w:rsidRDefault="00696A1D" w:rsidP="00696A1D">
      <w:pPr>
        <w:pStyle w:val="B1"/>
      </w:pPr>
      <w:r w:rsidRPr="007F2770">
        <w:t>b)</w:t>
      </w:r>
      <w:r w:rsidRPr="007F2770">
        <w:tab/>
        <w:t>if the UE attempts obtaining service on another PLMNs as specified in 3GPP TS 23.122 [5] annex C;</w:t>
      </w:r>
    </w:p>
    <w:p w14:paraId="44867E0D" w14:textId="77777777" w:rsidR="00696A1D" w:rsidRPr="007F2770" w:rsidRDefault="00696A1D" w:rsidP="00696A1D">
      <w:pPr>
        <w:rPr>
          <w:color w:val="000000"/>
        </w:rPr>
      </w:pPr>
      <w:r w:rsidRPr="007F2770">
        <w:t>then the UE shall locally release the established N1 NAS signalling connection after sending a REGISTRATION COMPLETE message.</w:t>
      </w:r>
    </w:p>
    <w:p w14:paraId="769E9C60" w14:textId="77777777" w:rsidR="00696A1D" w:rsidRPr="007F2770" w:rsidRDefault="00696A1D" w:rsidP="00696A1D">
      <w:r w:rsidRPr="007F2770">
        <w:t>If:</w:t>
      </w:r>
    </w:p>
    <w:p w14:paraId="3DE20A82" w14:textId="77777777" w:rsidR="00696A1D" w:rsidRPr="007F2770" w:rsidRDefault="00696A1D" w:rsidP="00696A1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3B9EBFA" w14:textId="77777777" w:rsidR="00696A1D" w:rsidRPr="007F2770" w:rsidRDefault="00696A1D" w:rsidP="00696A1D">
      <w:pPr>
        <w:pStyle w:val="B1"/>
      </w:pPr>
      <w:r w:rsidRPr="007F2770">
        <w:t>b)</w:t>
      </w:r>
      <w:r w:rsidRPr="007F2770">
        <w:tab/>
        <w:t>the UE attempts obtaining service on another PLMNs as specified in 3GPP TS 23.122 [5] annex C;</w:t>
      </w:r>
    </w:p>
    <w:p w14:paraId="2E9EABFD" w14:textId="77777777" w:rsidR="00696A1D" w:rsidRPr="007F2770" w:rsidRDefault="00696A1D" w:rsidP="00696A1D">
      <w:r w:rsidRPr="007F2770">
        <w:t>then the UE shall locally release the established N1 NAS signalling connection.</w:t>
      </w:r>
    </w:p>
    <w:p w14:paraId="1838DE68" w14:textId="77777777" w:rsidR="00696A1D" w:rsidRPr="007F2770" w:rsidRDefault="00696A1D" w:rsidP="00696A1D">
      <w:r w:rsidRPr="007F2770">
        <w:t>If:</w:t>
      </w:r>
    </w:p>
    <w:p w14:paraId="58B8F8EC" w14:textId="77777777" w:rsidR="00696A1D" w:rsidRPr="007F2770" w:rsidRDefault="00696A1D" w:rsidP="00696A1D">
      <w:pPr>
        <w:pStyle w:val="B1"/>
      </w:pPr>
      <w:r w:rsidRPr="007F2770">
        <w:lastRenderedPageBreak/>
        <w:t>a)</w:t>
      </w:r>
      <w:r w:rsidRPr="007F2770">
        <w:tab/>
        <w:t>the UE operates in SNPN access operation mode;</w:t>
      </w:r>
    </w:p>
    <w:p w14:paraId="4B3257F7" w14:textId="77777777" w:rsidR="00696A1D" w:rsidRPr="007F2770" w:rsidRDefault="00696A1D" w:rsidP="00696A1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5657D96" w14:textId="77777777" w:rsidR="00696A1D" w:rsidRPr="007F2770" w:rsidRDefault="00696A1D" w:rsidP="00696A1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18FE20D" w14:textId="77777777" w:rsidR="00696A1D" w:rsidRPr="007F2770" w:rsidRDefault="00696A1D" w:rsidP="00696A1D">
      <w:pPr>
        <w:pStyle w:val="B1"/>
      </w:pPr>
      <w:r w:rsidRPr="007F2770">
        <w:t>d)</w:t>
      </w:r>
      <w:r w:rsidRPr="007F2770">
        <w:tab/>
        <w:t>the UE attempts obtaining service on another SNPN as specified in 3GPP TS 23.122 [5] annex C;</w:t>
      </w:r>
    </w:p>
    <w:p w14:paraId="07DFB82F" w14:textId="77777777" w:rsidR="00696A1D" w:rsidRPr="007F2770" w:rsidRDefault="00696A1D" w:rsidP="00696A1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CA9A40A" w14:textId="77777777" w:rsidR="00696A1D" w:rsidRPr="007F2770" w:rsidRDefault="00696A1D" w:rsidP="00696A1D">
      <w:r w:rsidRPr="007F2770">
        <w:t>If:</w:t>
      </w:r>
    </w:p>
    <w:p w14:paraId="0306E51F" w14:textId="77777777" w:rsidR="00696A1D" w:rsidRPr="007F2770" w:rsidRDefault="00696A1D" w:rsidP="00696A1D">
      <w:pPr>
        <w:pStyle w:val="B1"/>
      </w:pPr>
      <w:r w:rsidRPr="007F2770">
        <w:t>a)</w:t>
      </w:r>
      <w:r w:rsidRPr="007F2770">
        <w:tab/>
        <w:t>the UE operates in SNPN access operation mode;</w:t>
      </w:r>
    </w:p>
    <w:p w14:paraId="3A908B0D" w14:textId="77777777" w:rsidR="00696A1D" w:rsidRPr="007F2770" w:rsidRDefault="00696A1D" w:rsidP="00696A1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6333712" w14:textId="77777777" w:rsidR="00696A1D" w:rsidRPr="007F2770" w:rsidRDefault="00696A1D" w:rsidP="00696A1D">
      <w:pPr>
        <w:pStyle w:val="B1"/>
      </w:pPr>
      <w:r w:rsidRPr="007F2770">
        <w:t>c)</w:t>
      </w:r>
      <w:r w:rsidRPr="007F2770">
        <w:tab/>
        <w:t>the SOR transparent container IE is not included in the REGISTRATION ACCEPT message; and</w:t>
      </w:r>
    </w:p>
    <w:p w14:paraId="05D48F53" w14:textId="77777777" w:rsidR="00696A1D" w:rsidRPr="007F2770" w:rsidRDefault="00696A1D" w:rsidP="00696A1D">
      <w:pPr>
        <w:pStyle w:val="B1"/>
      </w:pPr>
      <w:r w:rsidRPr="007F2770">
        <w:t>d)</w:t>
      </w:r>
      <w:r w:rsidRPr="007F2770">
        <w:tab/>
        <w:t>the UE attempts obtaining service on another SNPN as specified in 3GPP TS 23.122 [5] annex C;</w:t>
      </w:r>
    </w:p>
    <w:p w14:paraId="468B1834" w14:textId="77777777" w:rsidR="00696A1D" w:rsidRPr="007F2770" w:rsidRDefault="00696A1D" w:rsidP="00696A1D">
      <w:r w:rsidRPr="007F2770">
        <w:t>then the UE shall locally release the established N1 NAS signalling connection.</w:t>
      </w:r>
    </w:p>
    <w:p w14:paraId="612C4D71" w14:textId="77777777" w:rsidR="00696A1D" w:rsidRPr="007F2770" w:rsidRDefault="00696A1D" w:rsidP="00696A1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BA3DDFC" w14:textId="77777777" w:rsidR="00696A1D" w:rsidRPr="007F2770" w:rsidRDefault="00696A1D" w:rsidP="00696A1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8880900" w14:textId="77777777" w:rsidR="00696A1D" w:rsidRPr="007F2770" w:rsidRDefault="00696A1D" w:rsidP="00696A1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N1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5CE39F6" w14:textId="77777777" w:rsidR="00696A1D" w:rsidRPr="007F2770" w:rsidRDefault="00696A1D" w:rsidP="00696A1D">
      <w:r w:rsidRPr="007F2770">
        <w:rPr>
          <w:noProof/>
          <w:lang w:eastAsia="ko-KR"/>
        </w:rPr>
        <w:t xml:space="preserve">If the SOR transparent container IE </w:t>
      </w:r>
      <w:r w:rsidRPr="007F2770">
        <w:t>successfully passes the integrity check (see 3GPP TS 33.501 [24]) and:</w:t>
      </w:r>
    </w:p>
    <w:p w14:paraId="039280F7" w14:textId="77777777" w:rsidR="00696A1D" w:rsidRPr="007F2770" w:rsidRDefault="00696A1D" w:rsidP="00696A1D">
      <w:pPr>
        <w:pStyle w:val="B1"/>
        <w:rPr>
          <w:noProof/>
          <w:lang w:eastAsia="ko-KR"/>
        </w:rPr>
      </w:pPr>
      <w:r w:rsidRPr="007F2770">
        <w:t>a)</w:t>
      </w:r>
      <w:r w:rsidRPr="007F2770">
        <w:tab/>
        <w:t xml:space="preserve">the list type </w:t>
      </w:r>
      <w:r w:rsidRPr="007F2770">
        <w:rPr>
          <w:noProof/>
          <w:lang w:eastAsia="ko-KR"/>
        </w:rPr>
        <w:t>indicates:</w:t>
      </w:r>
    </w:p>
    <w:p w14:paraId="266A3B1B" w14:textId="77777777" w:rsidR="00696A1D" w:rsidRPr="007F2770" w:rsidRDefault="00696A1D" w:rsidP="00696A1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46A3733" w14:textId="77777777" w:rsidR="00696A1D" w:rsidRPr="007F2770" w:rsidRDefault="00696A1D" w:rsidP="00696A1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9D488CE" w14:textId="77777777" w:rsidR="00696A1D" w:rsidRPr="007F2770" w:rsidRDefault="00696A1D" w:rsidP="00696A1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w:t>
      </w:r>
      <w:r w:rsidRPr="007F2770">
        <w:lastRenderedPageBreak/>
        <w:t xml:space="preserve">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991022E" w14:textId="77777777" w:rsidR="00696A1D" w:rsidRPr="007F2770" w:rsidRDefault="00696A1D" w:rsidP="00696A1D">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B0D7329" w14:textId="77777777" w:rsidR="00696A1D" w:rsidRPr="007F2770" w:rsidRDefault="00696A1D" w:rsidP="00696A1D">
      <w:pPr>
        <w:pStyle w:val="B1"/>
      </w:pPr>
      <w:r w:rsidRPr="007F2770">
        <w:tab/>
        <w:t>The UE shall proceed with the behaviour as specified in 3GPP TS 23.122 [5] annex C.</w:t>
      </w:r>
    </w:p>
    <w:p w14:paraId="1E079435" w14:textId="77777777" w:rsidR="00696A1D" w:rsidRPr="007F2770" w:rsidRDefault="00696A1D" w:rsidP="00696A1D">
      <w:r w:rsidRPr="007F2770">
        <w:t>If the SOR transparent container IE does not pass the integrity check successfully, then the UE shall discard the content of the SOR transparent container IE.</w:t>
      </w:r>
    </w:p>
    <w:p w14:paraId="23CD8475" w14:textId="77777777" w:rsidR="00696A1D" w:rsidRPr="007F2770" w:rsidRDefault="00696A1D" w:rsidP="00696A1D">
      <w:r w:rsidRPr="007F2770">
        <w:t>If required by operator policy, the AMF shall include the NSSAI inclusion mode IE in the REGISTRATION ACCEPT message (see table 4.6.2.3.1 of subclause 4.6.2.3). Upon receipt of the REGISTRATION ACCEPT message:</w:t>
      </w:r>
    </w:p>
    <w:p w14:paraId="1E5F2FC2" w14:textId="77777777" w:rsidR="00696A1D" w:rsidRPr="007F2770" w:rsidRDefault="00696A1D" w:rsidP="00696A1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44B7E23E" w14:textId="77777777" w:rsidR="00696A1D" w:rsidRPr="007F2770" w:rsidRDefault="00696A1D" w:rsidP="00696A1D">
      <w:pPr>
        <w:pStyle w:val="B1"/>
      </w:pPr>
      <w:r w:rsidRPr="007F2770">
        <w:t>b)</w:t>
      </w:r>
      <w:r w:rsidRPr="007F2770">
        <w:tab/>
        <w:t>otherwise:</w:t>
      </w:r>
    </w:p>
    <w:p w14:paraId="5D6F4A46" w14:textId="77777777" w:rsidR="00696A1D" w:rsidRPr="007F2770" w:rsidRDefault="00696A1D" w:rsidP="00696A1D">
      <w:pPr>
        <w:pStyle w:val="B2"/>
      </w:pPr>
      <w:r w:rsidRPr="007F2770">
        <w:t>1)</w:t>
      </w:r>
      <w:r w:rsidRPr="007F2770">
        <w:tab/>
        <w:t>if the UE has NSSAI inclusion mode for the current PLMN or SNPN and access type stored in the UE, the UE shall operate in the stored NSSAI inclusion mode;</w:t>
      </w:r>
    </w:p>
    <w:p w14:paraId="118152E6" w14:textId="77777777" w:rsidR="00696A1D" w:rsidRPr="007F2770" w:rsidRDefault="00696A1D" w:rsidP="00696A1D">
      <w:pPr>
        <w:pStyle w:val="B2"/>
      </w:pPr>
      <w:r w:rsidRPr="007F2770">
        <w:t>2)</w:t>
      </w:r>
      <w:r w:rsidRPr="007F2770">
        <w:tab/>
        <w:t>if the UE does not have NSSAI inclusion mode for the current PLMN or SNPN and the access type stored in the UE and if the UE is performing the registration procedure over:</w:t>
      </w:r>
    </w:p>
    <w:p w14:paraId="2955F183" w14:textId="77777777" w:rsidR="00696A1D" w:rsidRPr="007F2770" w:rsidRDefault="00696A1D" w:rsidP="00696A1D">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11EEBA8" w14:textId="77777777" w:rsidR="00696A1D" w:rsidRPr="007F2770" w:rsidRDefault="00696A1D" w:rsidP="00696A1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A43674A" w14:textId="77777777" w:rsidR="00696A1D" w:rsidRPr="007F2770" w:rsidRDefault="00696A1D" w:rsidP="00696A1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6DE8B3B" w14:textId="77777777" w:rsidR="00696A1D" w:rsidRPr="007F2770" w:rsidRDefault="00696A1D" w:rsidP="00696A1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29007F7" w14:textId="77777777" w:rsidR="00696A1D" w:rsidRPr="007F2770" w:rsidRDefault="00696A1D" w:rsidP="00696A1D">
      <w:pPr>
        <w:rPr>
          <w:lang w:val="en-US"/>
        </w:rPr>
      </w:pPr>
      <w:r w:rsidRPr="007F2770">
        <w:t xml:space="preserve">The AMF may include </w:t>
      </w:r>
      <w:r w:rsidRPr="007F2770">
        <w:rPr>
          <w:lang w:val="en-US"/>
        </w:rPr>
        <w:t>operator-defined access category definitions in the REGISTRATION ACCEPT message.</w:t>
      </w:r>
    </w:p>
    <w:p w14:paraId="0A8E44AF" w14:textId="77777777" w:rsidR="00696A1D" w:rsidRPr="007F2770" w:rsidRDefault="00696A1D" w:rsidP="00696A1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EED98A9" w14:textId="77777777" w:rsidR="00696A1D" w:rsidRPr="007F2770" w:rsidRDefault="00696A1D" w:rsidP="00696A1D">
      <w:r w:rsidRPr="007F2770">
        <w:t>If the UE has indicated support for service gap control in the REGISTRATION REQUEST message and:</w:t>
      </w:r>
    </w:p>
    <w:p w14:paraId="4C064FE1" w14:textId="77777777" w:rsidR="00696A1D" w:rsidRPr="007F2770" w:rsidRDefault="00696A1D" w:rsidP="00696A1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9334554" w14:textId="77777777" w:rsidR="00696A1D" w:rsidRPr="007F2770" w:rsidRDefault="00696A1D" w:rsidP="00696A1D">
      <w:pPr>
        <w:pStyle w:val="B1"/>
      </w:pPr>
      <w:r w:rsidRPr="007F2770">
        <w:t>-</w:t>
      </w:r>
      <w:r w:rsidRPr="007F2770">
        <w:tab/>
        <w:t>the REGISTRATION ACCEPT message does not contain the T3447 value IE, then the UE shall erase any previous stored T3447 value if exists and stop the timer T3447 if running.</w:t>
      </w:r>
    </w:p>
    <w:p w14:paraId="2EF77225" w14:textId="77777777" w:rsidR="00696A1D" w:rsidRPr="007F2770" w:rsidRDefault="00696A1D" w:rsidP="00696A1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5E2CBFB" w14:textId="77777777" w:rsidR="00696A1D" w:rsidRPr="007F2770" w:rsidRDefault="00696A1D" w:rsidP="00696A1D">
      <w:pPr>
        <w:pStyle w:val="B1"/>
      </w:pPr>
      <w:r w:rsidRPr="007F2770">
        <w:lastRenderedPageBreak/>
        <w:t>a)</w:t>
      </w:r>
      <w:r w:rsidRPr="007F2770">
        <w:tab/>
        <w:t>stop timer T3448 if it is running; and</w:t>
      </w:r>
    </w:p>
    <w:p w14:paraId="48B85485" w14:textId="77777777" w:rsidR="00696A1D" w:rsidRPr="007F2770" w:rsidRDefault="00696A1D" w:rsidP="00696A1D">
      <w:pPr>
        <w:pStyle w:val="B1"/>
        <w:rPr>
          <w:lang w:eastAsia="ja-JP"/>
        </w:rPr>
      </w:pPr>
      <w:r w:rsidRPr="007F2770">
        <w:t>b)</w:t>
      </w:r>
      <w:r w:rsidRPr="007F2770">
        <w:tab/>
        <w:t>start timer T3448 with the value provided in the T3448 value IE.</w:t>
      </w:r>
    </w:p>
    <w:p w14:paraId="628F4137" w14:textId="77777777" w:rsidR="00696A1D" w:rsidRPr="007F2770" w:rsidRDefault="00696A1D" w:rsidP="00696A1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CC5BF16" w14:textId="77777777" w:rsidR="00696A1D" w:rsidRPr="007F2770" w:rsidRDefault="00696A1D" w:rsidP="00696A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9407C3E" w14:textId="77777777" w:rsidR="00696A1D" w:rsidRPr="007F2770" w:rsidRDefault="00696A1D" w:rsidP="00696A1D">
      <w:pPr>
        <w:pStyle w:val="NO"/>
        <w:rPr>
          <w:rFonts w:eastAsia="Malgun Gothic"/>
        </w:rPr>
      </w:pPr>
      <w:r w:rsidRPr="007F2770">
        <w:t>NOTE </w:t>
      </w:r>
      <w:r>
        <w:t>20</w:t>
      </w:r>
      <w:r w:rsidRPr="007F2770">
        <w:t>: The UE provides the truncated 5G-S-TMSI configuration to the lower layers.</w:t>
      </w:r>
    </w:p>
    <w:p w14:paraId="79EB3AC6" w14:textId="77777777" w:rsidR="00696A1D" w:rsidRPr="007F2770" w:rsidRDefault="00696A1D" w:rsidP="00696A1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03ABF7B" w14:textId="77777777" w:rsidR="00696A1D" w:rsidRPr="007F2770" w:rsidRDefault="00696A1D" w:rsidP="00696A1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78D0ADC4" w14:textId="77777777" w:rsidR="00696A1D" w:rsidRPr="007F2770" w:rsidRDefault="00696A1D" w:rsidP="00696A1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8A74178" w14:textId="77777777" w:rsidR="00696A1D" w:rsidRPr="007F2770" w:rsidRDefault="00696A1D" w:rsidP="00696A1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3878FCE" w14:textId="77777777" w:rsidR="00696A1D" w:rsidRPr="007F2770" w:rsidRDefault="00696A1D" w:rsidP="00696A1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2A4AB60" w14:textId="77777777" w:rsidR="00696A1D" w:rsidRPr="007F2770" w:rsidRDefault="00696A1D" w:rsidP="00696A1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24F5E09" w14:textId="77777777" w:rsidR="00696A1D" w:rsidRPr="007F2770" w:rsidRDefault="00696A1D" w:rsidP="00696A1D">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9D76924" w14:textId="77777777" w:rsidR="00696A1D" w:rsidRPr="007F2770" w:rsidRDefault="00696A1D" w:rsidP="00696A1D">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7E97D2B" w14:textId="77777777" w:rsidR="00696A1D" w:rsidRPr="007F2770" w:rsidRDefault="00696A1D" w:rsidP="00696A1D">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373B476" w14:textId="77777777" w:rsidR="00696A1D" w:rsidRPr="007F2770" w:rsidRDefault="00696A1D" w:rsidP="00696A1D">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78DEE489" w14:textId="77777777" w:rsidR="00696A1D" w:rsidRPr="007F2770" w:rsidRDefault="00696A1D" w:rsidP="00696A1D">
      <w:r w:rsidRPr="007F2770">
        <w:lastRenderedPageBreak/>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19F25B86" w14:textId="77777777" w:rsidR="00696A1D" w:rsidRPr="007F2770" w:rsidRDefault="00696A1D" w:rsidP="00696A1D">
      <w:r w:rsidRPr="007F2770">
        <w:t>If the 5GS registration type IE in the REGISTRATION REQUEST message is set to "disaster roaming initial registration" and:</w:t>
      </w:r>
    </w:p>
    <w:p w14:paraId="01ADF1FC" w14:textId="77777777" w:rsidR="00696A1D" w:rsidRPr="007F2770" w:rsidRDefault="00696A1D" w:rsidP="00696A1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0928FCE8" w14:textId="77777777" w:rsidR="00696A1D" w:rsidRPr="007F2770" w:rsidRDefault="00696A1D" w:rsidP="00696A1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47B1825" w14:textId="77777777" w:rsidR="00696A1D" w:rsidRPr="007F2770" w:rsidRDefault="00696A1D" w:rsidP="00696A1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159EEF8" w14:textId="77777777" w:rsidR="00696A1D" w:rsidRPr="007F2770" w:rsidRDefault="00696A1D" w:rsidP="00696A1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23158C4" w14:textId="77777777" w:rsidR="00696A1D" w:rsidRPr="007F2770" w:rsidRDefault="00696A1D" w:rsidP="00696A1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A2744BD" w14:textId="77777777" w:rsidR="00696A1D" w:rsidRPr="007F2770" w:rsidRDefault="00696A1D" w:rsidP="00696A1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F84F22E" w14:textId="77777777" w:rsidR="00696A1D" w:rsidRPr="007F2770" w:rsidRDefault="00696A1D" w:rsidP="00696A1D">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A4BC1A7" w14:textId="77777777" w:rsidR="00696A1D" w:rsidRPr="007F2770" w:rsidRDefault="00696A1D" w:rsidP="00696A1D">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750EFB9" w14:textId="77777777" w:rsidR="00696A1D" w:rsidRPr="007F2770" w:rsidRDefault="00696A1D" w:rsidP="00696A1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7094DB2" w14:textId="77777777" w:rsidR="00696A1D" w:rsidRPr="007F2770" w:rsidRDefault="00696A1D" w:rsidP="00696A1D">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AF6760F" w14:textId="77777777" w:rsidR="00696A1D" w:rsidRPr="007F2770" w:rsidRDefault="00696A1D" w:rsidP="00696A1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C1C19D4" w14:textId="77777777" w:rsidR="00696A1D" w:rsidRPr="007F2770" w:rsidRDefault="00696A1D" w:rsidP="00696A1D">
      <w:r w:rsidRPr="007F2770">
        <w:t>If the UE indicates "disaster roaming initial registration" in the 5GS registration type IE in the REGISTRATION REQUEST message and the 5GS registration result IE value in the REGISTRATION ACCEPT message is set to:</w:t>
      </w:r>
    </w:p>
    <w:p w14:paraId="3D17C7F0" w14:textId="77777777" w:rsidR="00696A1D" w:rsidRPr="007F2770" w:rsidRDefault="00696A1D" w:rsidP="00696A1D">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45E0792" w14:textId="77777777" w:rsidR="00696A1D" w:rsidRPr="007F2770" w:rsidRDefault="00696A1D" w:rsidP="00696A1D">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36554D86" w14:textId="77777777" w:rsidR="00696A1D" w:rsidRPr="007F2770" w:rsidRDefault="00696A1D" w:rsidP="00696A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18BCD39" w14:textId="77777777" w:rsidR="00696A1D" w:rsidRPr="007F2770" w:rsidRDefault="00696A1D" w:rsidP="00696A1D">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B4CB861" w14:textId="77777777" w:rsidR="00696A1D" w:rsidRPr="007F2770" w:rsidRDefault="00696A1D" w:rsidP="00696A1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94A55AD" w14:textId="77777777" w:rsidR="00696A1D" w:rsidRDefault="00696A1D" w:rsidP="00696A1D">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3C5BD91" w14:textId="77777777" w:rsidR="00696A1D" w:rsidRDefault="00696A1D" w:rsidP="00696A1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440636EC" w14:textId="77777777" w:rsidR="00696A1D" w:rsidRDefault="00696A1D" w:rsidP="00696A1D">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3D75CE02" w14:textId="77777777" w:rsidR="00696A1D" w:rsidRPr="00A01AA9" w:rsidRDefault="00696A1D" w:rsidP="00696A1D">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6B6CE722" w14:textId="77777777" w:rsidR="00696A1D" w:rsidRDefault="00696A1D" w:rsidP="00696A1D">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BEBFD56" w14:textId="77777777" w:rsidR="00696A1D" w:rsidRDefault="00696A1D" w:rsidP="00696A1D">
      <w:pPr>
        <w:pStyle w:val="B1"/>
      </w:pPr>
      <w:r>
        <w:rPr>
          <w:rFonts w:eastAsia="Malgun Gothic"/>
        </w:rPr>
        <w:t>b)</w:t>
      </w:r>
      <w:r>
        <w:rPr>
          <w:rFonts w:eastAsia="Malgun Gothic"/>
        </w:rPr>
        <w:tab/>
      </w:r>
      <w:r w:rsidRPr="00BC508A">
        <w:t>use a UE determined value.</w:t>
      </w:r>
    </w:p>
    <w:p w14:paraId="37629AFE" w14:textId="77777777" w:rsidR="00696A1D" w:rsidRPr="00BC508A" w:rsidRDefault="00696A1D" w:rsidP="00696A1D">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5CE0D871" w14:textId="77777777" w:rsidR="00696A1D" w:rsidRPr="00BC508A" w:rsidRDefault="00696A1D" w:rsidP="00696A1D">
      <w:pPr>
        <w:pStyle w:val="B1"/>
      </w:pPr>
      <w:r w:rsidRPr="00BC508A">
        <w:t>a)</w:t>
      </w:r>
      <w:r w:rsidRPr="00BC508A">
        <w:tab/>
        <w:t xml:space="preserve">delete a UE determined value and start using the received </w:t>
      </w:r>
      <w:r>
        <w:t xml:space="preserve">start of the unavailability period </w:t>
      </w:r>
      <w:r w:rsidRPr="00BC508A">
        <w:t>value; or</w:t>
      </w:r>
    </w:p>
    <w:p w14:paraId="38DC3C8B" w14:textId="77777777" w:rsidR="00696A1D" w:rsidRDefault="00696A1D" w:rsidP="00696A1D">
      <w:pPr>
        <w:pStyle w:val="B1"/>
        <w:rPr>
          <w:rFonts w:eastAsia="Malgun Gothic"/>
        </w:rPr>
      </w:pPr>
      <w:r w:rsidRPr="00BC508A">
        <w:t>b)</w:t>
      </w:r>
      <w:r w:rsidRPr="00BC508A">
        <w:tab/>
        <w:t>use a UE determined value.</w:t>
      </w:r>
    </w:p>
    <w:p w14:paraId="740B83FF" w14:textId="77777777" w:rsidR="00696A1D" w:rsidRDefault="00696A1D" w:rsidP="00696A1D">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8D3D63A" w14:textId="77777777" w:rsidR="00696A1D" w:rsidRDefault="00696A1D" w:rsidP="00696A1D">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1CE745D" w14:textId="77777777" w:rsidR="00696A1D" w:rsidRDefault="00696A1D" w:rsidP="00696A1D">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18531963" w14:textId="77777777" w:rsidR="00696A1D" w:rsidRPr="00495EC6" w:rsidRDefault="00696A1D" w:rsidP="00696A1D">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47019958" w14:textId="77777777" w:rsidR="00696A1D" w:rsidRDefault="00696A1D" w:rsidP="00696A1D">
      <w:r>
        <w:rPr>
          <w:lang w:val="en-US" w:eastAsia="zh-CN"/>
        </w:rPr>
        <w:t xml:space="preserve">If the UE supports </w:t>
      </w:r>
      <w:r>
        <w:t xml:space="preserve">operator policy for high priority access exemptions for service area restrictions, </w:t>
      </w:r>
      <w:bookmarkStart w:id="6" w:name="aaa"/>
      <w:bookmarkEnd w:id="6"/>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35AA6799" w14:textId="1CC8EC8D" w:rsidR="008373D1" w:rsidRDefault="008373D1" w:rsidP="000F35EF">
      <w:pPr>
        <w:rPr>
          <w:lang w:val="en-US" w:eastAsia="zh-CN"/>
        </w:rPr>
      </w:pPr>
    </w:p>
    <w:p w14:paraId="6327A706" w14:textId="033F8E2A" w:rsidR="008373D1" w:rsidRDefault="008373D1" w:rsidP="000F35EF">
      <w:pPr>
        <w:rPr>
          <w:lang w:val="en-US" w:eastAsia="zh-CN"/>
        </w:rPr>
      </w:pPr>
    </w:p>
    <w:p w14:paraId="2D5D4386" w14:textId="5E6E9DBB" w:rsidR="008373D1" w:rsidRPr="008367CE" w:rsidRDefault="008373D1" w:rsidP="008373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D93D6" w14:textId="55D94443" w:rsidR="008373D1" w:rsidRDefault="008373D1" w:rsidP="000F35EF">
      <w:pPr>
        <w:rPr>
          <w:lang w:val="en-US" w:eastAsia="zh-CN"/>
        </w:rPr>
      </w:pPr>
    </w:p>
    <w:p w14:paraId="257112C3" w14:textId="77777777" w:rsidR="00696A1D" w:rsidRPr="007F2770" w:rsidRDefault="00696A1D" w:rsidP="00696A1D">
      <w:pPr>
        <w:pStyle w:val="Heading5"/>
      </w:pPr>
      <w:bookmarkStart w:id="7" w:name="_Toc209788612"/>
      <w:r w:rsidRPr="007F2770">
        <w:t>5.5.1.3.4</w:t>
      </w:r>
      <w:r w:rsidRPr="007F2770">
        <w:tab/>
        <w:t>Mobility and periodic registration update accepted by the network</w:t>
      </w:r>
      <w:bookmarkEnd w:id="7"/>
    </w:p>
    <w:p w14:paraId="7DE98227" w14:textId="77777777" w:rsidR="00696A1D" w:rsidRDefault="00696A1D" w:rsidP="00696A1D">
      <w:r w:rsidRPr="007F2770">
        <w:t>If the registration update request has been accepted by the network, the AMF shall send a REGISTRATION ACCEPT message to the UE.</w:t>
      </w:r>
    </w:p>
    <w:p w14:paraId="0232FEAB" w14:textId="77777777" w:rsidR="00696A1D" w:rsidRPr="00C945FF" w:rsidRDefault="00696A1D" w:rsidP="00696A1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9609A31" w14:textId="77777777" w:rsidR="00696A1D" w:rsidRPr="007F2770" w:rsidRDefault="00696A1D" w:rsidP="00696A1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A08533A" w14:textId="77777777" w:rsidR="00696A1D" w:rsidRPr="007F2770" w:rsidRDefault="00696A1D" w:rsidP="00696A1D">
      <w:r w:rsidRPr="007F2770">
        <w:t>If timer T3513 is running in the AMF, the AMF shall stop timer T3513 if a paging request was sent with the access type indicating non-3GPP and the REGISTRATION REQUEST message includes the Allowed PDU session status IE.</w:t>
      </w:r>
    </w:p>
    <w:p w14:paraId="7C6D8134" w14:textId="77777777" w:rsidR="00696A1D" w:rsidRPr="007F2770" w:rsidRDefault="00696A1D" w:rsidP="00696A1D">
      <w:r w:rsidRPr="007F2770">
        <w:t>If timer T3565 is running in the AMF, the AMF shall stop timer T3565 when a REGISTRATION REQUEST message is received.</w:t>
      </w:r>
    </w:p>
    <w:p w14:paraId="10029D62" w14:textId="77777777" w:rsidR="00696A1D" w:rsidRPr="007F2770" w:rsidRDefault="00696A1D" w:rsidP="00696A1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F5C64E2" w14:textId="77777777" w:rsidR="00696A1D" w:rsidRPr="007F2770" w:rsidRDefault="00696A1D" w:rsidP="00696A1D">
      <w:pPr>
        <w:pStyle w:val="NO"/>
        <w:rPr>
          <w:lang w:eastAsia="ja-JP"/>
        </w:rPr>
      </w:pPr>
      <w:r w:rsidRPr="007F2770">
        <w:t>NOTE 1:</w:t>
      </w:r>
      <w:r w:rsidRPr="007F2770">
        <w:tab/>
        <w:t>This information is forwarded to the new AMF during inter-AMF handover or to the new MME during inter-system handover to S1 mode.</w:t>
      </w:r>
    </w:p>
    <w:p w14:paraId="2697195B" w14:textId="77777777" w:rsidR="00696A1D" w:rsidRPr="007F2770" w:rsidRDefault="00696A1D" w:rsidP="00696A1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DB47714" w14:textId="77777777" w:rsidR="00696A1D" w:rsidRPr="007F2770" w:rsidRDefault="00696A1D" w:rsidP="00696A1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F48E486" w14:textId="77777777" w:rsidR="00696A1D" w:rsidRPr="007F2770" w:rsidRDefault="00696A1D" w:rsidP="00696A1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A73D39B" w14:textId="77777777" w:rsidR="00696A1D" w:rsidRPr="007F2770" w:rsidRDefault="00696A1D" w:rsidP="00696A1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8899C81" w14:textId="77777777" w:rsidR="00696A1D" w:rsidRPr="007F2770" w:rsidRDefault="00696A1D" w:rsidP="00696A1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245C75E" w14:textId="77777777" w:rsidR="00696A1D" w:rsidRPr="007F2770" w:rsidRDefault="00696A1D" w:rsidP="00696A1D">
      <w:pPr>
        <w:snapToGrid w:val="0"/>
      </w:pPr>
      <w:r w:rsidRPr="007F2770">
        <w:t>If a 5G-GUTI or the SOR transparent container IE is included in the REGISTRATION ACCEPT message, the AMF shall start timer T3550 and enter state 5GMM-COMMON-PROCEDURE-INITIATED as described in subclause 5.1.3.2.3.3.</w:t>
      </w:r>
    </w:p>
    <w:p w14:paraId="79FE5E6D" w14:textId="77777777" w:rsidR="00696A1D" w:rsidRDefault="00696A1D" w:rsidP="00696A1D">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E79706A" w14:textId="77777777" w:rsidR="00696A1D" w:rsidRPr="007F2770" w:rsidRDefault="00696A1D" w:rsidP="00696A1D">
      <w:r w:rsidRPr="007F2770">
        <w:t xml:space="preserve">If the UE sets the NR-PSSI bit to "NR paging subgrouping supported" in the 5GMM capability IE in the REGISTRATION REQUEST message and the AMF supports and accepts the use of PEIPS assistance information for </w:t>
      </w:r>
      <w:r w:rsidRPr="007F2770">
        <w:lastRenderedPageBreak/>
        <w:t xml:space="preserve">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3DA4CE2" w14:textId="77777777" w:rsidR="00696A1D" w:rsidRDefault="00696A1D" w:rsidP="00696A1D">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8C41A52" w14:textId="77777777" w:rsidR="00696A1D" w:rsidRPr="007F2770" w:rsidRDefault="00696A1D" w:rsidP="00696A1D">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63299AD" w14:textId="77777777" w:rsidR="00696A1D" w:rsidRDefault="00696A1D" w:rsidP="00696A1D">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E3E4C2E" w14:textId="77777777" w:rsidR="00696A1D" w:rsidRPr="007F2770" w:rsidRDefault="00696A1D" w:rsidP="00696A1D">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6FD3B61" w14:textId="77777777" w:rsidR="00696A1D" w:rsidRPr="007F2770" w:rsidRDefault="00696A1D" w:rsidP="00696A1D">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4BDBDAB2" w14:textId="77777777" w:rsidR="00696A1D" w:rsidRPr="007F2770" w:rsidRDefault="00696A1D" w:rsidP="00696A1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C61AC11" w14:textId="77777777" w:rsidR="00696A1D" w:rsidRPr="007F2770" w:rsidRDefault="00696A1D" w:rsidP="00696A1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A12D400" w14:textId="77777777" w:rsidR="00696A1D" w:rsidRPr="007F2770" w:rsidRDefault="00696A1D" w:rsidP="00696A1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F5BFD50" w14:textId="77777777" w:rsidR="00696A1D" w:rsidRPr="007F2770" w:rsidRDefault="00696A1D" w:rsidP="00696A1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7119C76" w14:textId="77777777" w:rsidR="00696A1D" w:rsidRPr="007F2770" w:rsidRDefault="00696A1D" w:rsidP="00696A1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9AC2FC2" w14:textId="77777777" w:rsidR="00696A1D" w:rsidRDefault="00696A1D" w:rsidP="00696A1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DB11DF7" w14:textId="77777777" w:rsidR="00696A1D" w:rsidRPr="007F2770" w:rsidRDefault="00696A1D" w:rsidP="00696A1D">
      <w:pPr>
        <w:pStyle w:val="B1"/>
      </w:pPr>
      <w:r>
        <w:lastRenderedPageBreak/>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ED74334" w14:textId="77777777" w:rsidR="00696A1D" w:rsidRPr="007F2770" w:rsidRDefault="00696A1D" w:rsidP="00696A1D">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339FDC2" w14:textId="7FC7D581" w:rsidR="00696A1D" w:rsidRPr="007F2770" w:rsidRDefault="00696A1D" w:rsidP="00696A1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ins w:id="8" w:author="Danish Hashmi" w:date="2025-10-05T04:26:00Z">
        <w:r w:rsidR="00973FD5">
          <w:t xml:space="preserve"> or UE is not </w:t>
        </w:r>
        <w:r w:rsidR="00973FD5" w:rsidRPr="007F2770">
          <w:rPr>
            <w:lang w:eastAsia="ja-JP"/>
          </w:rPr>
          <w:t>registered for disaster roaming services</w:t>
        </w:r>
      </w:ins>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2C8A31D" w14:textId="77777777" w:rsidR="00696A1D" w:rsidRDefault="00696A1D" w:rsidP="00696A1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6266CC0" w14:textId="77777777" w:rsidR="00696A1D" w:rsidRDefault="00696A1D" w:rsidP="00696A1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B26CABB" w14:textId="77777777" w:rsidR="00696A1D" w:rsidRDefault="00696A1D" w:rsidP="00696A1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A3C3EA1" w14:textId="77777777" w:rsidR="00696A1D" w:rsidRDefault="00696A1D" w:rsidP="00696A1D">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43B6008" w14:textId="77777777" w:rsidR="00696A1D" w:rsidRPr="007F2770" w:rsidRDefault="00696A1D" w:rsidP="00696A1D">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4DFFFED" w14:textId="77777777" w:rsidR="00696A1D" w:rsidRPr="007F2770" w:rsidRDefault="00696A1D" w:rsidP="00696A1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306A0BF4" w14:textId="77777777" w:rsidR="00696A1D" w:rsidRPr="007F2770" w:rsidRDefault="00696A1D" w:rsidP="00696A1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F5955D9" w14:textId="77777777" w:rsidR="00696A1D" w:rsidRPr="007F2770" w:rsidRDefault="00696A1D" w:rsidP="00696A1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13F473D" w14:textId="77777777" w:rsidR="00696A1D" w:rsidRPr="007F2770" w:rsidRDefault="00696A1D" w:rsidP="00696A1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039CCE19" w14:textId="77777777" w:rsidR="00696A1D" w:rsidRPr="007F2770" w:rsidRDefault="00696A1D" w:rsidP="00696A1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19B4DE1" w14:textId="77777777" w:rsidR="00696A1D" w:rsidRPr="007F2770" w:rsidRDefault="00696A1D" w:rsidP="00696A1D">
      <w:r w:rsidRPr="007F2770">
        <w:t>If the UE does not include MICO indication IE in the REGISTRATION REQUEST message, then the AMF shall disable MICO mode if it was already enabled.</w:t>
      </w:r>
    </w:p>
    <w:p w14:paraId="2E077E71" w14:textId="77777777" w:rsidR="00696A1D" w:rsidRPr="007F2770" w:rsidRDefault="00696A1D" w:rsidP="00696A1D">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08A7663" w14:textId="77777777" w:rsidR="00696A1D" w:rsidRPr="007F2770" w:rsidRDefault="00696A1D" w:rsidP="00696A1D">
      <w:pPr>
        <w:pStyle w:val="NO"/>
      </w:pPr>
      <w:r w:rsidRPr="007F2770">
        <w:t>NOTE 3</w:t>
      </w:r>
      <w:r>
        <w:t>B</w:t>
      </w:r>
      <w:r w:rsidRPr="007F2770">
        <w:t>:</w:t>
      </w:r>
      <w:r w:rsidRPr="007F2770">
        <w:tab/>
        <w:t xml:space="preserve">The T3512 value assigned to the UE by AMF can be different from the T3512 value requested by the UE. AMF can take several factors into account when assigning the T3512 value, </w:t>
      </w:r>
      <w:proofErr w:type="gramStart"/>
      <w:r w:rsidRPr="007F2770">
        <w:t>e.g.</w:t>
      </w:r>
      <w:proofErr w:type="gramEnd"/>
      <w:r w:rsidRPr="007F2770">
        <w:t xml:space="preserve"> local configuration, expected UE behaviour, UE requested T3512 value, UE subscription data, network policies.</w:t>
      </w:r>
    </w:p>
    <w:p w14:paraId="0AEC9CCB" w14:textId="77777777" w:rsidR="00696A1D" w:rsidRPr="007F2770" w:rsidRDefault="00696A1D" w:rsidP="00696A1D">
      <w:r w:rsidRPr="007F2770">
        <w:t>The AMF may include the T3512 value IE in the REGISTRATION ACCEPT message only if the REGISTRATION REQUEST message was sent over the 3GPP access.</w:t>
      </w:r>
    </w:p>
    <w:p w14:paraId="3247CFB8" w14:textId="77777777" w:rsidR="00696A1D" w:rsidRPr="007F2770" w:rsidRDefault="00696A1D" w:rsidP="00696A1D">
      <w:r w:rsidRPr="007F2770">
        <w:t>The AMF may include the non-3GPP de-registration timer value IE in the REGISTRATION ACCEPT message only if the REGISTRATION REQUEST message was sent for the non-3GPP access.</w:t>
      </w:r>
    </w:p>
    <w:p w14:paraId="07F893A0" w14:textId="77777777" w:rsidR="00696A1D" w:rsidRPr="007F2770" w:rsidRDefault="00696A1D" w:rsidP="00696A1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440311" w14:textId="77777777" w:rsidR="00696A1D" w:rsidRPr="007F2770" w:rsidRDefault="00696A1D" w:rsidP="00696A1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A3687E1" w14:textId="77777777" w:rsidR="00696A1D" w:rsidRPr="007F2770" w:rsidRDefault="00696A1D" w:rsidP="00696A1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07A15F" w14:textId="77777777" w:rsidR="00696A1D" w:rsidRPr="007F2770" w:rsidRDefault="00696A1D" w:rsidP="00696A1D">
      <w:r w:rsidRPr="007F2770">
        <w:t>If the UE indicates support of the paging restriction in the REGISTRATION REQUEST message, and the AMF sets:</w:t>
      </w:r>
    </w:p>
    <w:p w14:paraId="34C6A329" w14:textId="77777777" w:rsidR="00696A1D" w:rsidRPr="007F2770" w:rsidRDefault="00696A1D" w:rsidP="00696A1D">
      <w:pPr>
        <w:pStyle w:val="B1"/>
      </w:pPr>
      <w:r w:rsidRPr="007F2770">
        <w:t>-</w:t>
      </w:r>
      <w:r w:rsidRPr="007F2770">
        <w:tab/>
        <w:t>the reject paging request bit to "reject paging request supported";</w:t>
      </w:r>
    </w:p>
    <w:p w14:paraId="436E3A3B" w14:textId="77777777" w:rsidR="00696A1D" w:rsidRPr="007F2770" w:rsidRDefault="00696A1D" w:rsidP="00696A1D">
      <w:pPr>
        <w:pStyle w:val="B1"/>
      </w:pPr>
      <w:r w:rsidRPr="007F2770">
        <w:t>-</w:t>
      </w:r>
      <w:r w:rsidRPr="007F2770">
        <w:tab/>
        <w:t>the N1 NAS signalling connection release bit to "N1 NAS signalling connection release supported"; or</w:t>
      </w:r>
    </w:p>
    <w:p w14:paraId="76BCB735" w14:textId="77777777" w:rsidR="00696A1D" w:rsidRPr="007F2770" w:rsidRDefault="00696A1D" w:rsidP="00696A1D">
      <w:pPr>
        <w:pStyle w:val="B1"/>
      </w:pPr>
      <w:r w:rsidRPr="007F2770">
        <w:t>-</w:t>
      </w:r>
      <w:r w:rsidRPr="007F2770">
        <w:tab/>
        <w:t>both of them;</w:t>
      </w:r>
    </w:p>
    <w:p w14:paraId="40CD5AEC" w14:textId="77777777" w:rsidR="00696A1D" w:rsidRPr="007F2770" w:rsidRDefault="00696A1D" w:rsidP="00696A1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125F484" w14:textId="77777777" w:rsidR="00696A1D" w:rsidRPr="007F2770" w:rsidRDefault="00696A1D" w:rsidP="00696A1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8222B31" w14:textId="77777777" w:rsidR="00696A1D" w:rsidRPr="007F2770" w:rsidRDefault="00696A1D" w:rsidP="00696A1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1DFDC54" w14:textId="77777777" w:rsidR="00696A1D" w:rsidRPr="007F2770" w:rsidRDefault="00696A1D" w:rsidP="00696A1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 xml:space="preserve">store the paging restriction of the UE and enforce these restrictions in the paging procedure as described in </w:t>
      </w:r>
      <w:r>
        <w:t>sub</w:t>
      </w:r>
      <w:r w:rsidRPr="007F2770">
        <w:t>clause 5.6.2; or</w:t>
      </w:r>
    </w:p>
    <w:p w14:paraId="64146113" w14:textId="77777777" w:rsidR="00696A1D" w:rsidRPr="007F2770" w:rsidRDefault="00696A1D" w:rsidP="00696A1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CDCF894" w14:textId="77777777" w:rsidR="00696A1D" w:rsidRPr="007F2770" w:rsidRDefault="00696A1D" w:rsidP="00696A1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4394E6F" w14:textId="77777777" w:rsidR="00696A1D" w:rsidRPr="007F2770" w:rsidRDefault="00696A1D" w:rsidP="00696A1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582DE26" w14:textId="77777777" w:rsidR="00696A1D" w:rsidRPr="007F2770" w:rsidRDefault="00696A1D" w:rsidP="00696A1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891523C" w14:textId="77777777" w:rsidR="00696A1D" w:rsidRPr="007F2770" w:rsidRDefault="00696A1D" w:rsidP="00696A1D">
      <w:r w:rsidRPr="007F2770">
        <w:t>If:</w:t>
      </w:r>
    </w:p>
    <w:p w14:paraId="2A0CC05C" w14:textId="77777777" w:rsidR="00696A1D" w:rsidRPr="007F2770" w:rsidRDefault="00696A1D" w:rsidP="00696A1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63C46DD" w14:textId="77777777" w:rsidR="00696A1D" w:rsidRPr="007F2770" w:rsidRDefault="00696A1D" w:rsidP="00696A1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1776408" w14:textId="77777777" w:rsidR="00696A1D" w:rsidRPr="007F2770" w:rsidRDefault="00696A1D" w:rsidP="00696A1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C452EEB" w14:textId="77777777" w:rsidR="00696A1D" w:rsidRPr="007F2770" w:rsidRDefault="00696A1D" w:rsidP="00696A1D">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525C70F" w14:textId="77777777" w:rsidR="00696A1D" w:rsidRPr="007F2770" w:rsidRDefault="00696A1D" w:rsidP="00696A1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552748C" w14:textId="77777777" w:rsidR="00696A1D" w:rsidRPr="007F2770" w:rsidRDefault="00696A1D" w:rsidP="00696A1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74E007F" w14:textId="77777777" w:rsidR="00696A1D" w:rsidRPr="007F2770" w:rsidRDefault="00696A1D" w:rsidP="00696A1D">
      <w:pPr>
        <w:pStyle w:val="B1"/>
      </w:pPr>
      <w:r w:rsidRPr="007F2770">
        <w:t>c)</w:t>
      </w:r>
      <w:r w:rsidRPr="007F2770">
        <w:tab/>
        <w:t xml:space="preserve">if the UE has not included an Additional GUTI IE, the AMF may treat the REGISTRATION REQUEST message as in the previous item, </w:t>
      </w:r>
      <w:proofErr w:type="gramStart"/>
      <w:r w:rsidRPr="007F2770">
        <w:t>i.e.</w:t>
      </w:r>
      <w:proofErr w:type="gramEnd"/>
      <w:r w:rsidRPr="007F2770">
        <w:t xml:space="preserve"> as if it cannot retrieve the current 5G NAS</w:t>
      </w:r>
      <w:r w:rsidRPr="007F2770" w:rsidDel="00D46BAD">
        <w:t xml:space="preserve"> </w:t>
      </w:r>
      <w:r w:rsidRPr="007F2770">
        <w:t>security context.</w:t>
      </w:r>
    </w:p>
    <w:p w14:paraId="5675AF40" w14:textId="77777777" w:rsidR="00696A1D" w:rsidRPr="007F2770" w:rsidRDefault="00696A1D" w:rsidP="00696A1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BD0FD0B" w14:textId="77777777" w:rsidR="00696A1D" w:rsidRPr="007F2770" w:rsidRDefault="00696A1D" w:rsidP="00696A1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B888430" w14:textId="77777777" w:rsidR="00696A1D" w:rsidRPr="007F2770" w:rsidRDefault="00696A1D" w:rsidP="00696A1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F43DC35" w14:textId="77777777" w:rsidR="00696A1D" w:rsidRPr="007F2770" w:rsidRDefault="00696A1D" w:rsidP="00696A1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963D4FD" w14:textId="77777777" w:rsidR="00696A1D" w:rsidRPr="007F2770" w:rsidRDefault="00696A1D" w:rsidP="00696A1D">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5EED1CB" w14:textId="77777777" w:rsidR="00696A1D" w:rsidRPr="007F2770" w:rsidRDefault="00696A1D" w:rsidP="00696A1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5F31119" w14:textId="77777777" w:rsidR="00696A1D" w:rsidRPr="007F2770" w:rsidRDefault="00696A1D" w:rsidP="00696A1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8E38FF9" w14:textId="77777777" w:rsidR="00696A1D" w:rsidRPr="007F2770" w:rsidRDefault="00696A1D" w:rsidP="00696A1D">
      <w:r w:rsidRPr="007F2770">
        <w:t>If the UE has included the service-level device ID set to the CAA-level UAV ID in the Service-level-AA container IE of the REGISTRATION REQUEST message, and if:</w:t>
      </w:r>
    </w:p>
    <w:p w14:paraId="2D171D86" w14:textId="77777777" w:rsidR="00696A1D" w:rsidRPr="007F2770" w:rsidRDefault="00696A1D" w:rsidP="00696A1D">
      <w:pPr>
        <w:pStyle w:val="B1"/>
      </w:pPr>
      <w:r w:rsidRPr="007F2770">
        <w:t>-</w:t>
      </w:r>
      <w:r w:rsidRPr="007F2770">
        <w:tab/>
        <w:t>the UE has a valid aerial UE subscription information; and</w:t>
      </w:r>
    </w:p>
    <w:p w14:paraId="6AD45DE4" w14:textId="77777777" w:rsidR="00696A1D" w:rsidRPr="007F2770" w:rsidRDefault="00696A1D" w:rsidP="00696A1D">
      <w:pPr>
        <w:pStyle w:val="B1"/>
      </w:pPr>
      <w:r w:rsidRPr="007F2770">
        <w:t>-</w:t>
      </w:r>
      <w:r w:rsidRPr="007F2770">
        <w:tab/>
        <w:t>the UUAA procedure is to be performed during the registration procedure according to operator policy; and</w:t>
      </w:r>
    </w:p>
    <w:p w14:paraId="7022E737" w14:textId="77777777" w:rsidR="00696A1D" w:rsidRPr="007F2770" w:rsidRDefault="00696A1D" w:rsidP="00696A1D">
      <w:pPr>
        <w:pStyle w:val="B1"/>
      </w:pPr>
      <w:r w:rsidRPr="007F2770">
        <w:t>-</w:t>
      </w:r>
      <w:r w:rsidRPr="007F2770">
        <w:tab/>
        <w:t>there is no valid successful UUAA result for the UE in the UE 5GMM context,</w:t>
      </w:r>
    </w:p>
    <w:p w14:paraId="060D1EB2" w14:textId="77777777" w:rsidR="00696A1D" w:rsidRPr="007F2770" w:rsidRDefault="00696A1D" w:rsidP="00696A1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05F53ED" w14:textId="77777777" w:rsidR="00696A1D" w:rsidRPr="007F2770" w:rsidRDefault="00696A1D" w:rsidP="00696A1D">
      <w:r w:rsidRPr="007F2770">
        <w:t>If the UE has included the service-level device ID set to the CAA-level UAV ID in the Service-level-AA container IE of the REGISTRATION REQUEST message, and if:</w:t>
      </w:r>
    </w:p>
    <w:p w14:paraId="24238CF5" w14:textId="77777777" w:rsidR="00696A1D" w:rsidRPr="007F2770" w:rsidRDefault="00696A1D" w:rsidP="00696A1D">
      <w:pPr>
        <w:pStyle w:val="B1"/>
      </w:pPr>
      <w:r w:rsidRPr="007F2770">
        <w:t>-</w:t>
      </w:r>
      <w:r w:rsidRPr="007F2770">
        <w:tab/>
        <w:t xml:space="preserve">the UE has a valid aerial UE subscription information; </w:t>
      </w:r>
    </w:p>
    <w:p w14:paraId="02E34F07" w14:textId="77777777" w:rsidR="00696A1D" w:rsidRPr="007F2770" w:rsidRDefault="00696A1D" w:rsidP="00696A1D">
      <w:pPr>
        <w:pStyle w:val="B1"/>
      </w:pPr>
      <w:r w:rsidRPr="007F2770">
        <w:t>-</w:t>
      </w:r>
      <w:r w:rsidRPr="007F2770">
        <w:tab/>
        <w:t>the UUAA procedure is to be performed during the registration procedure according to operator policy; and</w:t>
      </w:r>
    </w:p>
    <w:p w14:paraId="655B5F9C" w14:textId="77777777" w:rsidR="00696A1D" w:rsidRPr="007F2770" w:rsidRDefault="00696A1D" w:rsidP="00696A1D">
      <w:pPr>
        <w:pStyle w:val="B1"/>
      </w:pPr>
      <w:r w:rsidRPr="007F2770">
        <w:t>-</w:t>
      </w:r>
      <w:r w:rsidRPr="007F2770">
        <w:tab/>
        <w:t>there is a valid successful UUAA result for the UE in the UE 5GMM context,</w:t>
      </w:r>
    </w:p>
    <w:p w14:paraId="7D6FD9FC" w14:textId="77777777" w:rsidR="00696A1D" w:rsidRPr="007F2770" w:rsidRDefault="00696A1D" w:rsidP="00696A1D">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70A821F" w14:textId="77777777" w:rsidR="00696A1D" w:rsidRPr="007F2770" w:rsidRDefault="00696A1D" w:rsidP="00696A1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792EB68D" w14:textId="77777777" w:rsidR="00696A1D" w:rsidRPr="007F2770" w:rsidRDefault="00696A1D" w:rsidP="00696A1D">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101E3084" w14:textId="77777777" w:rsidR="00696A1D" w:rsidRPr="007F2770" w:rsidRDefault="00696A1D" w:rsidP="00696A1D">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71380401" w14:textId="77777777" w:rsidR="00696A1D" w:rsidRPr="007F2770" w:rsidRDefault="00696A1D" w:rsidP="00696A1D">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0CFE8238" w14:textId="77777777" w:rsidR="00696A1D" w:rsidRPr="007F2770" w:rsidRDefault="00696A1D" w:rsidP="00696A1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AD64888" w14:textId="77777777" w:rsidR="00696A1D" w:rsidRPr="007F2770" w:rsidRDefault="00696A1D" w:rsidP="00696A1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9A94700" w14:textId="77777777" w:rsidR="00696A1D" w:rsidRPr="007F2770" w:rsidRDefault="00696A1D" w:rsidP="00696A1D">
      <w:pPr>
        <w:pStyle w:val="B1"/>
      </w:pPr>
      <w:r w:rsidRPr="007F2770">
        <w:t>a) the Forbidden TAI(s) for the list of "5GS forbidden tracking areas for roaming" IE; or</w:t>
      </w:r>
    </w:p>
    <w:p w14:paraId="5E158A50" w14:textId="77777777" w:rsidR="00696A1D" w:rsidRPr="007F2770" w:rsidRDefault="00696A1D" w:rsidP="00696A1D">
      <w:pPr>
        <w:pStyle w:val="B1"/>
      </w:pPr>
      <w:r w:rsidRPr="007F2770">
        <w:t>b) the Forbidden TAI(s) for the list of "5GS forbidden tracking areas for regional provision of service" IE; or</w:t>
      </w:r>
    </w:p>
    <w:p w14:paraId="7B680B8E" w14:textId="77777777" w:rsidR="00696A1D" w:rsidRPr="007F2770" w:rsidRDefault="00696A1D" w:rsidP="00696A1D">
      <w:pPr>
        <w:pStyle w:val="B1"/>
      </w:pPr>
      <w:r w:rsidRPr="007F2770">
        <w:t>c)</w:t>
      </w:r>
      <w:r w:rsidRPr="007F2770">
        <w:tab/>
        <w:t>both;</w:t>
      </w:r>
    </w:p>
    <w:p w14:paraId="61904763" w14:textId="77777777" w:rsidR="00696A1D" w:rsidRPr="007F2770" w:rsidRDefault="00696A1D" w:rsidP="00696A1D">
      <w:r w:rsidRPr="007F2770">
        <w:lastRenderedPageBreak/>
        <w:t>in the REGISTRATION ACCEPT message.</w:t>
      </w:r>
    </w:p>
    <w:p w14:paraId="770F8418" w14:textId="77777777" w:rsidR="00696A1D" w:rsidRPr="007F2770" w:rsidRDefault="00696A1D" w:rsidP="00696A1D">
      <w:pPr>
        <w:pStyle w:val="NO"/>
      </w:pPr>
      <w:r w:rsidRPr="007F2770">
        <w:t>NOTE 7</w:t>
      </w:r>
      <w:r>
        <w:t>A</w:t>
      </w:r>
      <w:r w:rsidRPr="007F2770">
        <w:t>:</w:t>
      </w:r>
      <w:r w:rsidRPr="007F2770">
        <w:tab/>
        <w:t>Void.</w:t>
      </w:r>
    </w:p>
    <w:p w14:paraId="294B7279" w14:textId="77777777" w:rsidR="00696A1D" w:rsidRDefault="00696A1D" w:rsidP="00696A1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4E735935" w14:textId="77777777" w:rsidR="00696A1D" w:rsidRDefault="00696A1D" w:rsidP="00696A1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w:t>
      </w:r>
      <w:proofErr w:type="gramStart"/>
      <w:r w:rsidRPr="00D76F96">
        <w:t>an</w:t>
      </w:r>
      <w:proofErr w:type="gramEnd"/>
      <w:r w:rsidRPr="00D76F96">
        <w:t xml:space="preserve">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A322A82" w14:textId="77777777" w:rsidR="00696A1D" w:rsidRDefault="00696A1D" w:rsidP="00696A1D">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3195986A" w14:textId="77777777" w:rsidR="00696A1D" w:rsidRPr="007F2770" w:rsidRDefault="00696A1D" w:rsidP="00696A1D">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5304F685" w14:textId="77777777" w:rsidR="00696A1D" w:rsidRPr="007F2770" w:rsidRDefault="00696A1D" w:rsidP="00696A1D">
      <w:r w:rsidRPr="007F2770">
        <w:t>Upon receipt of the REGISTRATION ACCEPT message, the UE shall reset the registration attempt counter and service request attempt counter, enter state 5GMM-REGISTERED and set the 5GS update status to 5U1 UPDATED.</w:t>
      </w:r>
    </w:p>
    <w:p w14:paraId="00722842" w14:textId="77777777" w:rsidR="00696A1D" w:rsidRDefault="00696A1D" w:rsidP="00696A1D">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67F1A95" w14:textId="77777777" w:rsidR="00696A1D" w:rsidRPr="007F2770" w:rsidRDefault="00696A1D" w:rsidP="00696A1D">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52B9F38" w14:textId="77777777" w:rsidR="00696A1D" w:rsidRPr="007F2770" w:rsidRDefault="00696A1D" w:rsidP="00696A1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5880B86" w14:textId="77777777" w:rsidR="00696A1D" w:rsidRPr="007F2770" w:rsidRDefault="00696A1D" w:rsidP="00696A1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w:t>
      </w:r>
      <w:proofErr w:type="gramStart"/>
      <w:r w:rsidRPr="007F2770">
        <w:t>e.g.</w:t>
      </w:r>
      <w:proofErr w:type="gramEnd"/>
      <w:r w:rsidRPr="007F2770">
        <w:t xml:space="preserve"> from a prior REGISTRATION ACCEPT message.</w:t>
      </w:r>
    </w:p>
    <w:p w14:paraId="3F2EE7E6" w14:textId="77777777" w:rsidR="00696A1D" w:rsidRPr="007F2770" w:rsidRDefault="00696A1D" w:rsidP="00696A1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58342B1" w14:textId="77777777" w:rsidR="00696A1D" w:rsidRPr="007F2770" w:rsidRDefault="00696A1D" w:rsidP="00696A1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7F2770">
        <w:t>e.g.</w:t>
      </w:r>
      <w:proofErr w:type="gramEnd"/>
      <w:r w:rsidRPr="007F2770">
        <w:t xml:space="preserve"> from a prior REGISTRATION ACCEPT message. If non-3GPP de-registration timer value IE is not included and there is no stored non-3GPP de-registration timer value in the UE, the UE shall use the default value of the non-3GPP de-registration timer.</w:t>
      </w:r>
    </w:p>
    <w:p w14:paraId="17A23581" w14:textId="77777777" w:rsidR="00696A1D" w:rsidRPr="007F2770" w:rsidRDefault="00696A1D" w:rsidP="00696A1D">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4EB47FE" w14:textId="77777777" w:rsidR="00696A1D" w:rsidRDefault="00696A1D" w:rsidP="00696A1D">
      <w:r w:rsidRPr="007F2770">
        <w:t>I</w:t>
      </w:r>
      <w:r w:rsidRPr="007F2770">
        <w:rPr>
          <w:rFonts w:hint="eastAsia"/>
        </w:rPr>
        <w:t xml:space="preserve">f </w:t>
      </w:r>
      <w:r w:rsidRPr="007F2770">
        <w:t>the REGISTRATION ACCEPT message contains</w:t>
      </w:r>
    </w:p>
    <w:p w14:paraId="1135A29C" w14:textId="77777777" w:rsidR="00696A1D" w:rsidRDefault="00696A1D" w:rsidP="00696A1D">
      <w:pPr>
        <w:pStyle w:val="B1"/>
      </w:pPr>
      <w:r>
        <w:t>a)</w:t>
      </w:r>
      <w:r>
        <w:tab/>
      </w:r>
      <w:r w:rsidRPr="007F2770">
        <w:t>the Network slicing indication IE with the Network slicing subscription change indication set to "Network slicing subscription changed"</w:t>
      </w:r>
      <w:r>
        <w:t>;</w:t>
      </w:r>
    </w:p>
    <w:p w14:paraId="51ABEB26" w14:textId="77777777" w:rsidR="00696A1D" w:rsidRDefault="00696A1D" w:rsidP="00696A1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B68FEA6" w14:textId="77777777" w:rsidR="00696A1D" w:rsidRDefault="00696A1D" w:rsidP="00696A1D">
      <w:pPr>
        <w:pStyle w:val="B1"/>
      </w:pPr>
      <w:r>
        <w:t>c)</w:t>
      </w:r>
      <w:r>
        <w:tab/>
      </w:r>
      <w:r w:rsidRPr="007F2770">
        <w:t>an NSSRG information IE with a new NSSRG information</w:t>
      </w:r>
      <w:r>
        <w:t>;</w:t>
      </w:r>
    </w:p>
    <w:p w14:paraId="15FE0B16" w14:textId="77777777" w:rsidR="00696A1D" w:rsidRDefault="00696A1D" w:rsidP="00696A1D">
      <w:pPr>
        <w:pStyle w:val="B1"/>
      </w:pPr>
      <w:r>
        <w:t>d)</w:t>
      </w:r>
      <w:r>
        <w:tab/>
      </w:r>
      <w:r w:rsidRPr="00E86E16">
        <w:t>an Alternative NSSAI IE w</w:t>
      </w:r>
      <w:r>
        <w:t>ith a new alternative NSSAI;</w:t>
      </w:r>
    </w:p>
    <w:p w14:paraId="4DFC0A3B" w14:textId="77777777" w:rsidR="00696A1D" w:rsidRDefault="00696A1D" w:rsidP="00696A1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9215EF6" w14:textId="77777777" w:rsidR="00696A1D" w:rsidRDefault="00696A1D" w:rsidP="00696A1D">
      <w:pPr>
        <w:pStyle w:val="B1"/>
      </w:pPr>
      <w:r>
        <w:t>f)</w:t>
      </w:r>
      <w:r>
        <w:tab/>
        <w:t>an S-NSSAI time validity information IE with a new S-NSSAI time validity information; or</w:t>
      </w:r>
    </w:p>
    <w:p w14:paraId="7044E1ED" w14:textId="77777777" w:rsidR="00696A1D" w:rsidRDefault="00696A1D" w:rsidP="00696A1D">
      <w:pPr>
        <w:pStyle w:val="B1"/>
      </w:pPr>
      <w:r>
        <w:t>g)</w:t>
      </w:r>
      <w:r>
        <w:tab/>
        <w:t>an On-demand NSSAI IE with a new on-demand NSSAI</w:t>
      </w:r>
      <w:r w:rsidRPr="00434DCF">
        <w:t xml:space="preserve"> </w:t>
      </w:r>
      <w:r>
        <w:t>or an updated slice deregistration inactivity timer value,</w:t>
      </w:r>
    </w:p>
    <w:p w14:paraId="1D9C23C8" w14:textId="77777777" w:rsidR="00696A1D" w:rsidRPr="007F2770" w:rsidRDefault="00696A1D" w:rsidP="00696A1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A156BAD" w14:textId="77777777" w:rsidR="00696A1D" w:rsidRPr="007F2770" w:rsidRDefault="00696A1D" w:rsidP="00696A1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2D09247" w14:textId="77777777" w:rsidR="00696A1D" w:rsidRPr="007F2770" w:rsidRDefault="00696A1D" w:rsidP="00696A1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88A41B" w14:textId="77777777" w:rsidR="00696A1D" w:rsidRPr="007F2770" w:rsidRDefault="00696A1D" w:rsidP="00696A1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30C7275" w14:textId="77777777" w:rsidR="00696A1D" w:rsidRPr="007F2770" w:rsidRDefault="00696A1D" w:rsidP="00696A1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F8FB365" w14:textId="77777777" w:rsidR="00696A1D" w:rsidRPr="007F2770" w:rsidRDefault="00696A1D" w:rsidP="00696A1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E1E8B6" w14:textId="77777777" w:rsidR="00696A1D" w:rsidRPr="007F2770" w:rsidRDefault="00696A1D" w:rsidP="00696A1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3A94F60" w14:textId="77777777" w:rsidR="00696A1D" w:rsidRPr="007F2770" w:rsidRDefault="00696A1D" w:rsidP="00696A1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1571E18" w14:textId="77777777" w:rsidR="00696A1D" w:rsidRPr="007F2770" w:rsidRDefault="00696A1D" w:rsidP="00696A1D">
      <w:pPr>
        <w:rPr>
          <w:lang w:eastAsia="ko-KR"/>
        </w:rPr>
      </w:pPr>
      <w:r w:rsidRPr="007F2770">
        <w:rPr>
          <w:lang w:eastAsia="ko-KR"/>
        </w:rPr>
        <w:t>If the received "CAG information list" includes an entry containing the identity of the registered PLMN, the UE shall operate as follows.</w:t>
      </w:r>
    </w:p>
    <w:p w14:paraId="462A6140" w14:textId="77777777" w:rsidR="00696A1D" w:rsidRPr="007F2770" w:rsidRDefault="00696A1D" w:rsidP="00696A1D">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2E1A89E" w14:textId="77777777" w:rsidR="00696A1D" w:rsidRPr="007F2770" w:rsidRDefault="00696A1D" w:rsidP="00696A1D">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60EA379" w14:textId="77777777" w:rsidR="00696A1D" w:rsidRPr="007F2770" w:rsidRDefault="00696A1D" w:rsidP="00696A1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AA205E9" w14:textId="77777777" w:rsidR="00696A1D" w:rsidRPr="007F2770" w:rsidRDefault="00696A1D" w:rsidP="00696A1D">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C9BB40" w14:textId="77777777" w:rsidR="00696A1D" w:rsidRPr="007F2770" w:rsidRDefault="00696A1D" w:rsidP="00696A1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A21469D" w14:textId="77777777" w:rsidR="00696A1D" w:rsidRPr="007F2770" w:rsidRDefault="00696A1D" w:rsidP="00696A1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99ED000" w14:textId="77777777" w:rsidR="00696A1D" w:rsidRPr="007F2770" w:rsidRDefault="00696A1D" w:rsidP="00696A1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C9E571B" w14:textId="77777777" w:rsidR="00696A1D" w:rsidRPr="007F2770" w:rsidRDefault="00696A1D" w:rsidP="00696A1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1808F1B" w14:textId="77777777" w:rsidR="00696A1D" w:rsidRPr="007F2770" w:rsidRDefault="00696A1D" w:rsidP="00696A1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BFEF904" w14:textId="77777777" w:rsidR="00696A1D" w:rsidRPr="007F2770" w:rsidRDefault="00696A1D" w:rsidP="00696A1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FA3F22F" w14:textId="77777777" w:rsidR="00696A1D" w:rsidRPr="007F2770" w:rsidRDefault="00696A1D" w:rsidP="00696A1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F8EC5EC" w14:textId="77777777" w:rsidR="00696A1D" w:rsidRPr="007F2770" w:rsidRDefault="00696A1D" w:rsidP="00696A1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34BC832" w14:textId="77777777" w:rsidR="00696A1D" w:rsidRPr="007F2770" w:rsidRDefault="00696A1D" w:rsidP="00696A1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D4C21B8" w14:textId="77777777" w:rsidR="00696A1D" w:rsidRDefault="00696A1D" w:rsidP="00696A1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CB67DD7" w14:textId="77777777" w:rsidR="00696A1D" w:rsidRPr="007F2770" w:rsidRDefault="00696A1D" w:rsidP="00696A1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0066D76" w14:textId="77777777" w:rsidR="00696A1D" w:rsidRDefault="00696A1D" w:rsidP="00696A1D">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31A1FEDE" w14:textId="77777777" w:rsidR="00696A1D" w:rsidRPr="007F2770" w:rsidRDefault="00696A1D" w:rsidP="00696A1D">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EBB4A90" w14:textId="77777777" w:rsidR="00696A1D" w:rsidRPr="007F2770" w:rsidRDefault="00696A1D" w:rsidP="00696A1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2284DD4" w14:textId="77777777" w:rsidR="00696A1D" w:rsidRPr="007F2770" w:rsidRDefault="00696A1D" w:rsidP="00696A1D">
      <w:pPr>
        <w:pStyle w:val="B1"/>
      </w:pPr>
      <w:r w:rsidRPr="007F2770">
        <w:t>a)</w:t>
      </w:r>
      <w:r w:rsidRPr="007F2770">
        <w:tab/>
        <w:t>stop timer T3448 if it is running; and</w:t>
      </w:r>
    </w:p>
    <w:p w14:paraId="3F3E9DD9" w14:textId="77777777" w:rsidR="00696A1D" w:rsidRPr="007F2770" w:rsidRDefault="00696A1D" w:rsidP="00696A1D">
      <w:pPr>
        <w:pStyle w:val="B1"/>
        <w:rPr>
          <w:lang w:eastAsia="ja-JP"/>
        </w:rPr>
      </w:pPr>
      <w:r w:rsidRPr="007F2770">
        <w:t>b)</w:t>
      </w:r>
      <w:r w:rsidRPr="007F2770">
        <w:tab/>
        <w:t>start timer T3448 with the value provided in the T3448 value IE.</w:t>
      </w:r>
    </w:p>
    <w:p w14:paraId="603A73E2" w14:textId="77777777" w:rsidR="00696A1D" w:rsidRPr="007F2770" w:rsidRDefault="00696A1D" w:rsidP="00696A1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D7C8E14" w14:textId="77777777" w:rsidR="00696A1D" w:rsidRPr="007F2770" w:rsidRDefault="00696A1D" w:rsidP="00696A1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E635B19" w14:textId="77777777" w:rsidR="00696A1D" w:rsidRPr="007F2770" w:rsidRDefault="00696A1D" w:rsidP="00696A1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74AAB302" w14:textId="77777777" w:rsidR="00696A1D" w:rsidRPr="007F2770" w:rsidRDefault="00696A1D" w:rsidP="00696A1D">
      <w:r w:rsidRPr="007F2770">
        <w:t>If the 5GS update type IE was included in the REGISTRATION REQUEST message with the SMS requested bit set to "SMS over NAS supported" and:</w:t>
      </w:r>
    </w:p>
    <w:p w14:paraId="53A24757" w14:textId="77777777" w:rsidR="00696A1D" w:rsidRPr="007F2770" w:rsidRDefault="00696A1D" w:rsidP="00696A1D">
      <w:pPr>
        <w:pStyle w:val="B1"/>
      </w:pPr>
      <w:r w:rsidRPr="007F2770">
        <w:t>a)</w:t>
      </w:r>
      <w:r w:rsidRPr="007F2770">
        <w:tab/>
        <w:t>the SMSF address is stored in the UE 5GMM context and:</w:t>
      </w:r>
    </w:p>
    <w:p w14:paraId="1397B8F0" w14:textId="77777777" w:rsidR="00696A1D" w:rsidRPr="007F2770" w:rsidRDefault="00696A1D" w:rsidP="00696A1D">
      <w:pPr>
        <w:pStyle w:val="B2"/>
      </w:pPr>
      <w:r w:rsidRPr="007F2770">
        <w:t>1)</w:t>
      </w:r>
      <w:r w:rsidRPr="007F2770">
        <w:tab/>
        <w:t>the UE is considered available for SMS over NAS; or</w:t>
      </w:r>
    </w:p>
    <w:p w14:paraId="3E9E8AFB" w14:textId="77777777" w:rsidR="00696A1D" w:rsidRPr="007F2770" w:rsidRDefault="00696A1D" w:rsidP="00696A1D">
      <w:pPr>
        <w:pStyle w:val="B2"/>
      </w:pPr>
      <w:r w:rsidRPr="007F2770">
        <w:t>2)</w:t>
      </w:r>
      <w:r w:rsidRPr="007F2770">
        <w:tab/>
        <w:t>the UE is considered not available for SMS over NAS and the SMSF has confirmed that the activation of the SMS service is successful; or</w:t>
      </w:r>
    </w:p>
    <w:p w14:paraId="63469713" w14:textId="77777777" w:rsidR="00696A1D" w:rsidRPr="007F2770" w:rsidRDefault="00696A1D" w:rsidP="00696A1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61E9037" w14:textId="77777777" w:rsidR="00696A1D" w:rsidRPr="007F2770" w:rsidRDefault="00696A1D" w:rsidP="00696A1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D8F5F6D" w14:textId="77777777" w:rsidR="00696A1D" w:rsidRPr="007F2770" w:rsidRDefault="00696A1D" w:rsidP="00696A1D">
      <w:pPr>
        <w:pStyle w:val="B1"/>
      </w:pPr>
      <w:r w:rsidRPr="007F2770">
        <w:t>a)</w:t>
      </w:r>
      <w:r w:rsidRPr="007F2770">
        <w:tab/>
        <w:t>store the SMSF address in the UE 5GMM context if not stored already; and</w:t>
      </w:r>
    </w:p>
    <w:p w14:paraId="004CC373" w14:textId="77777777" w:rsidR="00696A1D" w:rsidRPr="007F2770" w:rsidRDefault="00696A1D" w:rsidP="00696A1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BF2C728" w14:textId="77777777" w:rsidR="00696A1D" w:rsidRPr="007F2770" w:rsidRDefault="00696A1D" w:rsidP="00696A1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BCEFBBC" w14:textId="77777777" w:rsidR="00696A1D" w:rsidRPr="007F2770" w:rsidRDefault="00696A1D" w:rsidP="00696A1D">
      <w:r w:rsidRPr="007F2770">
        <w:t>If the 5GS update type IE was included in the REGISTRATION REQUEST message with the SMS requested bit set to "SMS over NAS not supported" or the 5GS update type IE was not included in the REGISTRATION REQUEST message, then the AMF shall:</w:t>
      </w:r>
    </w:p>
    <w:p w14:paraId="5E9C37FB" w14:textId="77777777" w:rsidR="00696A1D" w:rsidRPr="007F2770" w:rsidRDefault="00696A1D" w:rsidP="00696A1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A1C8C79" w14:textId="77777777" w:rsidR="00696A1D" w:rsidRPr="007F2770" w:rsidRDefault="00696A1D" w:rsidP="00696A1D">
      <w:pPr>
        <w:pStyle w:val="NO"/>
      </w:pPr>
      <w:r w:rsidRPr="007F2770">
        <w:t>NOTE 8:</w:t>
      </w:r>
      <w:r w:rsidRPr="007F2770">
        <w:tab/>
        <w:t>The AMF can notify the SMSF that the UE is deregistered from SMS over NAS based on local configuration.</w:t>
      </w:r>
    </w:p>
    <w:p w14:paraId="2445D434" w14:textId="77777777" w:rsidR="00696A1D" w:rsidRPr="007F2770" w:rsidRDefault="00696A1D" w:rsidP="00696A1D">
      <w:pPr>
        <w:pStyle w:val="B1"/>
      </w:pPr>
      <w:r w:rsidRPr="007F2770">
        <w:t>b)</w:t>
      </w:r>
      <w:r w:rsidRPr="007F2770">
        <w:tab/>
        <w:t>set the SMS allowed bit of the 5GS registration result IE to "SMS over NAS not allowed" in the REGISTRATION ACCEPT message.</w:t>
      </w:r>
    </w:p>
    <w:p w14:paraId="25EA84FE" w14:textId="77777777" w:rsidR="00696A1D" w:rsidRPr="007F2770" w:rsidRDefault="00696A1D" w:rsidP="00696A1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0FCBD4C" w14:textId="77777777" w:rsidR="00696A1D" w:rsidRPr="007F2770" w:rsidRDefault="00696A1D" w:rsidP="00696A1D">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AF6C8D9" w14:textId="77777777" w:rsidR="00696A1D" w:rsidRPr="007F2770" w:rsidRDefault="00696A1D" w:rsidP="00696A1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8842E89" w14:textId="77777777" w:rsidR="00696A1D" w:rsidRPr="007F2770" w:rsidRDefault="00696A1D" w:rsidP="00696A1D">
      <w:pPr>
        <w:pStyle w:val="B1"/>
      </w:pPr>
      <w:r w:rsidRPr="007F2770">
        <w:t>a)</w:t>
      </w:r>
      <w:r w:rsidRPr="007F2770">
        <w:tab/>
        <w:t>"3GPP access", the UE:</w:t>
      </w:r>
    </w:p>
    <w:p w14:paraId="21FA016F" w14:textId="77777777" w:rsidR="00696A1D" w:rsidRPr="007F2770" w:rsidRDefault="00696A1D" w:rsidP="00696A1D">
      <w:pPr>
        <w:pStyle w:val="B2"/>
      </w:pPr>
      <w:r>
        <w:t>1)</w:t>
      </w:r>
      <w:r w:rsidRPr="007F2770">
        <w:tab/>
        <w:t>shall consider itself as being registered to 3GPP access; and</w:t>
      </w:r>
    </w:p>
    <w:p w14:paraId="0F15B3A1" w14:textId="77777777" w:rsidR="00696A1D" w:rsidRPr="007F2770" w:rsidRDefault="00696A1D" w:rsidP="00696A1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E98D2B9" w14:textId="77777777" w:rsidR="00696A1D" w:rsidRPr="007F2770" w:rsidRDefault="00696A1D" w:rsidP="00696A1D">
      <w:pPr>
        <w:pStyle w:val="B1"/>
      </w:pPr>
      <w:r w:rsidRPr="007F2770">
        <w:t>b)</w:t>
      </w:r>
      <w:r w:rsidRPr="007F2770">
        <w:tab/>
        <w:t>"Non-3GPP access", the UE:</w:t>
      </w:r>
    </w:p>
    <w:p w14:paraId="57D8D5A1" w14:textId="77777777" w:rsidR="00696A1D" w:rsidRPr="007F2770" w:rsidRDefault="00696A1D" w:rsidP="00696A1D">
      <w:pPr>
        <w:pStyle w:val="B2"/>
      </w:pPr>
      <w:r>
        <w:t>1)</w:t>
      </w:r>
      <w:r w:rsidRPr="007F2770">
        <w:tab/>
        <w:t>shall consider itself as being registered to non-3GPP access; and</w:t>
      </w:r>
    </w:p>
    <w:p w14:paraId="348853D6" w14:textId="77777777" w:rsidR="00696A1D" w:rsidRPr="007F2770" w:rsidRDefault="00696A1D" w:rsidP="00696A1D">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D05041E" w14:textId="77777777" w:rsidR="00696A1D" w:rsidRPr="007F2770" w:rsidRDefault="00696A1D" w:rsidP="00696A1D">
      <w:pPr>
        <w:pStyle w:val="B1"/>
      </w:pPr>
      <w:r w:rsidRPr="007F2770">
        <w:t>c)</w:t>
      </w:r>
      <w:r w:rsidRPr="007F2770">
        <w:tab/>
        <w:t>"3GPP access and non-3GPP access", the UE shall consider itself as being registered to both 3GPP access and non-3GPP access.</w:t>
      </w:r>
    </w:p>
    <w:p w14:paraId="747BE8C2" w14:textId="77777777" w:rsidR="00696A1D" w:rsidRPr="007F2770" w:rsidRDefault="00696A1D" w:rsidP="00696A1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09D500A" w14:textId="77777777" w:rsidR="00696A1D" w:rsidRPr="007F2770" w:rsidRDefault="00696A1D" w:rsidP="00696A1D">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3E146953" w14:textId="77777777" w:rsidR="00696A1D" w:rsidRPr="007F2770" w:rsidRDefault="00696A1D" w:rsidP="00696A1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01958E4" w14:textId="77777777" w:rsidR="00696A1D" w:rsidRDefault="00696A1D" w:rsidP="00696A1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773DE18" w14:textId="77777777" w:rsidR="00696A1D" w:rsidRDefault="00696A1D" w:rsidP="00696A1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31C3290" w14:textId="77777777" w:rsidR="00696A1D" w:rsidRPr="007F2770" w:rsidRDefault="00696A1D" w:rsidP="00696A1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BCC6ABF" w14:textId="77777777" w:rsidR="00696A1D" w:rsidRPr="007F2770" w:rsidRDefault="00696A1D" w:rsidP="00696A1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t>
      </w:r>
      <w:proofErr w:type="gramStart"/>
      <w:r w:rsidRPr="007F2770">
        <w:t>otherwise</w:t>
      </w:r>
      <w:proofErr w:type="gramEnd"/>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C27F036" w14:textId="77777777" w:rsidR="00696A1D" w:rsidRPr="007F2770" w:rsidRDefault="00696A1D" w:rsidP="00696A1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33724C2" w14:textId="77777777" w:rsidR="00696A1D" w:rsidRPr="007F2770" w:rsidRDefault="00696A1D" w:rsidP="00696A1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589D17C" w14:textId="77777777" w:rsidR="00696A1D" w:rsidRPr="007F2770" w:rsidRDefault="00696A1D" w:rsidP="00696A1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33665ED" w14:textId="77777777" w:rsidR="00696A1D" w:rsidRPr="007F2770" w:rsidRDefault="00696A1D" w:rsidP="00696A1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w:t>
      </w:r>
      <w:proofErr w:type="gramStart"/>
      <w:r w:rsidRPr="007F2770">
        <w:t>i.e.</w:t>
      </w:r>
      <w:proofErr w:type="gramEnd"/>
      <w:r w:rsidRPr="007F2770">
        <w:t xml:space="preserve"> the Requested NSSAI IE or the Requested mapped NSSAI IE) includes one or more S-NSSAIs subject to network slice-specific authentication and authorization, the AMF shall in the REGISTRATION ACCEPT message include:</w:t>
      </w:r>
    </w:p>
    <w:p w14:paraId="68F113CE" w14:textId="77777777" w:rsidR="00696A1D" w:rsidRPr="007F2770" w:rsidRDefault="00696A1D" w:rsidP="00696A1D">
      <w:pPr>
        <w:pStyle w:val="B1"/>
      </w:pPr>
      <w:r w:rsidRPr="007F2770">
        <w:t>a)</w:t>
      </w:r>
      <w:r w:rsidRPr="007F2770">
        <w:tab/>
        <w:t>the allowed NSSAI containing the S-NSSAI(s) or the mapped S-NSSAI(s), if any:</w:t>
      </w:r>
    </w:p>
    <w:p w14:paraId="0391B675" w14:textId="77777777" w:rsidR="00696A1D" w:rsidRPr="007F2770" w:rsidRDefault="00696A1D" w:rsidP="00696A1D">
      <w:pPr>
        <w:pStyle w:val="B2"/>
      </w:pPr>
      <w:r>
        <w:t>1</w:t>
      </w:r>
      <w:r w:rsidRPr="007F2770">
        <w:t>)</w:t>
      </w:r>
      <w:r w:rsidRPr="007F2770">
        <w:tab/>
        <w:t>which are not subject to network slice-specific authentication and authorization and are allowed by the AMF; or</w:t>
      </w:r>
    </w:p>
    <w:p w14:paraId="08115A35" w14:textId="77777777" w:rsidR="00696A1D" w:rsidRDefault="00696A1D" w:rsidP="00696A1D">
      <w:pPr>
        <w:pStyle w:val="B2"/>
      </w:pPr>
      <w:r>
        <w:t>2</w:t>
      </w:r>
      <w:r w:rsidRPr="007F2770">
        <w:t>)</w:t>
      </w:r>
      <w:r w:rsidRPr="007F2770">
        <w:tab/>
        <w:t>for which the network slice-specific authentication and authorization has been successfully performed;</w:t>
      </w:r>
    </w:p>
    <w:p w14:paraId="1CBE6378" w14:textId="77777777" w:rsidR="00696A1D" w:rsidRPr="007F2770" w:rsidRDefault="00696A1D" w:rsidP="00696A1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EFABF9F" w14:textId="77777777" w:rsidR="00696A1D" w:rsidRPr="007F2770" w:rsidRDefault="00696A1D" w:rsidP="00696A1D">
      <w:pPr>
        <w:pStyle w:val="B2"/>
      </w:pPr>
      <w:r>
        <w:t>1</w:t>
      </w:r>
      <w:r w:rsidRPr="007F2770">
        <w:t>)</w:t>
      </w:r>
      <w:r w:rsidRPr="007F2770">
        <w:tab/>
        <w:t>which are not subject to network slice-specific authentication and authorization and are allowed by the AMF; or</w:t>
      </w:r>
    </w:p>
    <w:p w14:paraId="0496061D" w14:textId="77777777" w:rsidR="00696A1D" w:rsidRPr="007F2770" w:rsidRDefault="00696A1D" w:rsidP="00696A1D">
      <w:pPr>
        <w:pStyle w:val="B2"/>
      </w:pPr>
      <w:r>
        <w:t>2</w:t>
      </w:r>
      <w:r w:rsidRPr="007F2770">
        <w:t>)</w:t>
      </w:r>
      <w:r w:rsidRPr="007F2770">
        <w:tab/>
        <w:t>for which the network slice-specific authentication and authorization has been successfully performed;</w:t>
      </w:r>
    </w:p>
    <w:p w14:paraId="0A7547BA" w14:textId="77777777" w:rsidR="00696A1D" w:rsidRDefault="00696A1D" w:rsidP="00696A1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04D5F18" w14:textId="77777777" w:rsidR="00696A1D" w:rsidRPr="007F2770" w:rsidRDefault="00696A1D" w:rsidP="00696A1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3460239" w14:textId="77777777" w:rsidR="00696A1D" w:rsidRPr="007F2770" w:rsidRDefault="00696A1D" w:rsidP="00696A1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D00AC3" w14:textId="77777777" w:rsidR="00696A1D" w:rsidRPr="007F2770" w:rsidRDefault="00696A1D" w:rsidP="00696A1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B39D4AD" w14:textId="77777777" w:rsidR="00696A1D" w:rsidRPr="007F2770" w:rsidRDefault="00696A1D" w:rsidP="00696A1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4A0B1D0" w14:textId="77777777" w:rsidR="00696A1D" w:rsidRPr="007F2770" w:rsidRDefault="00696A1D" w:rsidP="00696A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D23E8B" w14:textId="77777777" w:rsidR="00696A1D" w:rsidRPr="007F2770" w:rsidRDefault="00696A1D" w:rsidP="00696A1D">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3B64D5C" w14:textId="77777777" w:rsidR="00696A1D" w:rsidRPr="007F2770" w:rsidRDefault="00696A1D" w:rsidP="00696A1D">
      <w:pPr>
        <w:pStyle w:val="B1"/>
      </w:pPr>
      <w:r w:rsidRPr="007F2770">
        <w:t>c)</w:t>
      </w:r>
      <w:r w:rsidRPr="007F2770">
        <w:tab/>
        <w:t>the network slice-specific authentication and authorization procedure has not been successfully performed for any of the default S-NSSAIs,</w:t>
      </w:r>
    </w:p>
    <w:p w14:paraId="63C2ADCB" w14:textId="77777777" w:rsidR="00696A1D" w:rsidRPr="007F2770" w:rsidRDefault="00696A1D" w:rsidP="00696A1D">
      <w:pPr>
        <w:rPr>
          <w:rFonts w:eastAsia="Malgun Gothic"/>
        </w:rPr>
      </w:pPr>
      <w:r w:rsidRPr="007F2770">
        <w:rPr>
          <w:rFonts w:eastAsia="Malgun Gothic"/>
        </w:rPr>
        <w:t>the AMF shall in the REGISTRATION ACCEPT message include:</w:t>
      </w:r>
    </w:p>
    <w:p w14:paraId="3E9229C0" w14:textId="77777777" w:rsidR="00696A1D" w:rsidRPr="007F2770" w:rsidRDefault="00696A1D" w:rsidP="00696A1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8587EE6" w14:textId="77777777" w:rsidR="00696A1D" w:rsidRPr="007F2770" w:rsidRDefault="00696A1D" w:rsidP="00696A1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608F05B" w14:textId="77777777" w:rsidR="00696A1D" w:rsidRPr="007F2770" w:rsidRDefault="00696A1D" w:rsidP="00696A1D">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FF9B2BE" w14:textId="77777777" w:rsidR="00696A1D" w:rsidRPr="007F2770" w:rsidRDefault="00696A1D" w:rsidP="00696A1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94AFB25" w14:textId="77777777" w:rsidR="00696A1D" w:rsidRPr="007F2770" w:rsidRDefault="00696A1D" w:rsidP="00696A1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C915EEF" w14:textId="77777777" w:rsidR="00696A1D" w:rsidRPr="007F2770" w:rsidRDefault="00696A1D" w:rsidP="00696A1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FF3BBE9" w14:textId="77777777" w:rsidR="00696A1D" w:rsidRPr="007F2770" w:rsidRDefault="00696A1D" w:rsidP="00696A1D">
      <w:pPr>
        <w:rPr>
          <w:rFonts w:eastAsia="Malgun Gothic"/>
        </w:rPr>
      </w:pPr>
      <w:r w:rsidRPr="007F2770">
        <w:rPr>
          <w:rFonts w:eastAsia="Malgun Gothic"/>
        </w:rPr>
        <w:t>the AMF shall in the REGISTRATION ACCEPT message include:</w:t>
      </w:r>
    </w:p>
    <w:p w14:paraId="147C9F42" w14:textId="77777777" w:rsidR="00696A1D" w:rsidRPr="007F2770" w:rsidRDefault="00696A1D" w:rsidP="00696A1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BF650A4" w14:textId="77777777" w:rsidR="00696A1D" w:rsidRPr="007F2770" w:rsidRDefault="00696A1D" w:rsidP="00696A1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38056C2" w14:textId="77777777" w:rsidR="00696A1D" w:rsidRPr="007F2770" w:rsidRDefault="00696A1D" w:rsidP="00696A1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D8D0646" w14:textId="77777777" w:rsidR="00696A1D" w:rsidRDefault="00696A1D" w:rsidP="00696A1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636954D" w14:textId="77777777" w:rsidR="00696A1D" w:rsidRPr="007F2770" w:rsidRDefault="00696A1D" w:rsidP="00696A1D">
      <w:pPr>
        <w:pStyle w:val="B1"/>
        <w:rPr>
          <w:lang w:eastAsia="zh-CN"/>
        </w:rPr>
      </w:pPr>
      <w:r>
        <w:t>e)</w:t>
      </w:r>
      <w:r>
        <w:tab/>
      </w:r>
      <w:r>
        <w:rPr>
          <w:lang w:eastAsia="zh-CN"/>
        </w:rPr>
        <w:t>optionally, the partially rejected NSSAI.</w:t>
      </w:r>
    </w:p>
    <w:p w14:paraId="070A9E24" w14:textId="77777777" w:rsidR="00696A1D" w:rsidRPr="007F2770" w:rsidRDefault="00696A1D" w:rsidP="00696A1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D618586" w14:textId="77777777" w:rsidR="00696A1D" w:rsidRPr="007F2770" w:rsidRDefault="00696A1D" w:rsidP="00696A1D">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14C333B" w14:textId="77777777" w:rsidR="00696A1D" w:rsidRPr="007F2770" w:rsidRDefault="00696A1D" w:rsidP="00696A1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3563833" w14:textId="77777777" w:rsidR="00696A1D" w:rsidRPr="007F2770" w:rsidRDefault="00696A1D" w:rsidP="00696A1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DB6C73B" w14:textId="77777777" w:rsidR="00696A1D" w:rsidRDefault="00696A1D" w:rsidP="00696A1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805FFF2" w14:textId="77777777" w:rsidR="00696A1D" w:rsidRDefault="00696A1D" w:rsidP="00696A1D">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w:t>
      </w:r>
      <w:r>
        <w:rPr>
          <w:lang w:eastAsia="ko-KR"/>
        </w:rPr>
        <w:lastRenderedPageBreak/>
        <w:t>shall start timer T3550 and enter state 5GMM-COMMON-PROCEDURE-INITIATED as described in subclause</w:t>
      </w:r>
      <w:r>
        <w:t> </w:t>
      </w:r>
      <w:r>
        <w:rPr>
          <w:lang w:eastAsia="ko-KR"/>
        </w:rPr>
        <w:t>5.1.3.2.3.3.</w:t>
      </w:r>
    </w:p>
    <w:p w14:paraId="2938B4C4" w14:textId="77777777" w:rsidR="00696A1D" w:rsidRDefault="00696A1D" w:rsidP="00696A1D">
      <w:r>
        <w:t>If the AMF has a new configured NSSAI for the current PLMN or SNPN, the AMF shall include the configured NSSAI for the current PLMN or SNPN in the REGISTRATION ACCEPT message.</w:t>
      </w:r>
    </w:p>
    <w:p w14:paraId="7F7B9279" w14:textId="77777777" w:rsidR="00696A1D" w:rsidRPr="007F2770" w:rsidRDefault="00696A1D" w:rsidP="00696A1D">
      <w:pPr>
        <w:pStyle w:val="NO"/>
      </w:pPr>
      <w:r>
        <w:t>NOTE 10A:</w:t>
      </w:r>
      <w:r>
        <w:tab/>
        <w:t>A new configured NSSAI can be available at the AMF following an indication that the subscription data for network slicing has changed.</w:t>
      </w:r>
    </w:p>
    <w:p w14:paraId="42AF32E7" w14:textId="77777777" w:rsidR="00696A1D" w:rsidRPr="007F2770" w:rsidRDefault="00696A1D" w:rsidP="00696A1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640A700" w14:textId="77777777" w:rsidR="00696A1D" w:rsidRPr="007F2770" w:rsidRDefault="00696A1D" w:rsidP="00696A1D">
      <w:pPr>
        <w:pStyle w:val="B1"/>
      </w:pPr>
      <w:r w:rsidRPr="007F2770">
        <w:t>a)</w:t>
      </w:r>
      <w:r w:rsidRPr="007F2770">
        <w:tab/>
        <w:t>the REGISTRATION REQUEST message did not include a requested NSSAI and the UE is not registered for onboarding services in SNPN;</w:t>
      </w:r>
    </w:p>
    <w:p w14:paraId="09539819" w14:textId="77777777" w:rsidR="00696A1D" w:rsidRPr="007F2770" w:rsidRDefault="00696A1D" w:rsidP="00696A1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6FEBC8A" w14:textId="77777777" w:rsidR="00696A1D" w:rsidRPr="007F2770" w:rsidRDefault="00696A1D" w:rsidP="00696A1D">
      <w:pPr>
        <w:pStyle w:val="B1"/>
      </w:pPr>
      <w:r w:rsidRPr="007F2770">
        <w:t>c)</w:t>
      </w:r>
      <w:r w:rsidRPr="007F2770">
        <w:tab/>
        <w:t>the REGISTRATION REQUEST message included a requested NSSAI containing an S-NSSAI with incorrect mapped S-NSSAI(s);</w:t>
      </w:r>
    </w:p>
    <w:p w14:paraId="5593E295" w14:textId="77777777" w:rsidR="00696A1D" w:rsidRPr="007F2770" w:rsidRDefault="00696A1D" w:rsidP="00696A1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5684FEA" w14:textId="77777777" w:rsidR="00696A1D" w:rsidRPr="007F2770" w:rsidRDefault="00696A1D" w:rsidP="00696A1D">
      <w:pPr>
        <w:pStyle w:val="B1"/>
      </w:pPr>
      <w:r w:rsidRPr="007F2770">
        <w:t>e)</w:t>
      </w:r>
      <w:r w:rsidRPr="007F2770">
        <w:tab/>
        <w:t xml:space="preserve">the REGISTRATION REQUEST message included the requested mapped NSSAI; </w:t>
      </w:r>
    </w:p>
    <w:p w14:paraId="2DCE790F" w14:textId="77777777" w:rsidR="00696A1D" w:rsidRPr="007F2770" w:rsidRDefault="00696A1D" w:rsidP="00696A1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506FF00" w14:textId="77777777" w:rsidR="00696A1D" w:rsidRPr="007F2770" w:rsidRDefault="00696A1D" w:rsidP="00696A1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87198F0" w14:textId="77777777" w:rsidR="00696A1D" w:rsidRDefault="00696A1D" w:rsidP="00696A1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9050548" w14:textId="77777777" w:rsidR="00696A1D" w:rsidRDefault="00696A1D" w:rsidP="00696A1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0A869AE" w14:textId="77777777" w:rsidR="00696A1D" w:rsidRDefault="00696A1D" w:rsidP="00696A1D">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7EB1FD7" w14:textId="77777777" w:rsidR="00696A1D" w:rsidRDefault="00696A1D" w:rsidP="00696A1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23136AC" w14:textId="77777777" w:rsidR="00696A1D" w:rsidRDefault="00696A1D" w:rsidP="00696A1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50B4DD6" w14:textId="77777777" w:rsidR="00696A1D" w:rsidRDefault="00696A1D" w:rsidP="00696A1D">
      <w:pPr>
        <w:pStyle w:val="B2"/>
      </w:pPr>
      <w:r>
        <w:t>1)</w:t>
      </w:r>
      <w:r>
        <w:tab/>
        <w:t>become available again, then the AMF shall also send S-NSSAI time validity information; or</w:t>
      </w:r>
    </w:p>
    <w:p w14:paraId="6DB5CD0D" w14:textId="77777777" w:rsidR="00696A1D" w:rsidRDefault="00696A1D" w:rsidP="00696A1D">
      <w:pPr>
        <w:pStyle w:val="B2"/>
      </w:pPr>
      <w:r>
        <w:t>2)</w:t>
      </w:r>
      <w:r>
        <w:tab/>
        <w:t>not become available again, then the AMF shall not include the S-NSSAI in the new configured NSSAI; or</w:t>
      </w:r>
    </w:p>
    <w:p w14:paraId="72886268" w14:textId="77777777" w:rsidR="00696A1D" w:rsidRPr="007F2770" w:rsidRDefault="00696A1D" w:rsidP="00696A1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5342531" w14:textId="77777777" w:rsidR="00696A1D" w:rsidRPr="007F2770" w:rsidRDefault="00696A1D" w:rsidP="00696A1D">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C83BAEA" w14:textId="77777777" w:rsidR="00696A1D" w:rsidRPr="007F2770" w:rsidRDefault="00696A1D" w:rsidP="00696A1D">
      <w:r w:rsidRPr="007F2770">
        <w:lastRenderedPageBreak/>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14A6956D" w14:textId="77777777" w:rsidR="00696A1D" w:rsidRPr="007F2770" w:rsidRDefault="00696A1D" w:rsidP="00696A1D">
      <w:pPr>
        <w:pStyle w:val="B1"/>
      </w:pPr>
      <w:r w:rsidRPr="007F2770">
        <w:t>a)</w:t>
      </w:r>
      <w:r w:rsidRPr="007F2770">
        <w:tab/>
        <w:t>"NSSRG supported", then the AMF shall include the NSSRG information in the REGISTRATION ACCEPT message; or</w:t>
      </w:r>
    </w:p>
    <w:p w14:paraId="55BF3829" w14:textId="77777777" w:rsidR="00696A1D" w:rsidRPr="007F2770" w:rsidRDefault="00696A1D" w:rsidP="00696A1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3DA5443" w14:textId="77777777" w:rsidR="00696A1D" w:rsidRDefault="00696A1D" w:rsidP="00696A1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9DF603D" w14:textId="77777777" w:rsidR="00696A1D" w:rsidRDefault="00696A1D" w:rsidP="00696A1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97BCC17" w14:textId="77777777" w:rsidR="00696A1D" w:rsidRPr="007F2770" w:rsidRDefault="00696A1D" w:rsidP="00696A1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D517694" w14:textId="77777777" w:rsidR="00696A1D" w:rsidRPr="007F2770" w:rsidRDefault="00696A1D" w:rsidP="00696A1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3EFF02" w14:textId="77777777" w:rsidR="00696A1D" w:rsidRPr="007F2770" w:rsidRDefault="00696A1D" w:rsidP="00696A1D">
      <w:r w:rsidRPr="007F2770">
        <w:t>If the S-NSSAI(s) associated with the existing PDU session(s) of the UE is not included in the requested NSSAI (</w:t>
      </w:r>
      <w:proofErr w:type="gramStart"/>
      <w:r w:rsidRPr="007F2770">
        <w:t>i.e.</w:t>
      </w:r>
      <w:proofErr w:type="gramEnd"/>
      <w:r w:rsidRPr="007F2770">
        <w:t xml:space="preserv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0C9B14A" w14:textId="77777777" w:rsidR="00696A1D" w:rsidRPr="007F2770" w:rsidRDefault="00696A1D" w:rsidP="00696A1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4A33B41" w14:textId="77777777" w:rsidR="00696A1D" w:rsidRPr="007F2770" w:rsidRDefault="00696A1D" w:rsidP="00696A1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524D825" w14:textId="77777777" w:rsidR="00696A1D" w:rsidRPr="007F2770" w:rsidRDefault="00696A1D" w:rsidP="00696A1D">
      <w:pPr>
        <w:pStyle w:val="B1"/>
      </w:pPr>
      <w:r w:rsidRPr="007F2770">
        <w:t>"S</w:t>
      </w:r>
      <w:r w:rsidRPr="007F2770">
        <w:rPr>
          <w:rFonts w:hint="eastAsia"/>
        </w:rPr>
        <w:t>-NSSAI</w:t>
      </w:r>
      <w:r w:rsidRPr="007F2770">
        <w:t xml:space="preserve"> not available in the current PLMN or SNPN"</w:t>
      </w:r>
    </w:p>
    <w:p w14:paraId="0184F1BD" w14:textId="77777777" w:rsidR="00696A1D" w:rsidRPr="007F2770" w:rsidRDefault="00696A1D" w:rsidP="00696A1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43AA185" w14:textId="77777777" w:rsidR="00696A1D" w:rsidRPr="007F2770" w:rsidRDefault="00696A1D" w:rsidP="00696A1D">
      <w:pPr>
        <w:pStyle w:val="B1"/>
      </w:pPr>
      <w:r w:rsidRPr="007F2770">
        <w:t>"S</w:t>
      </w:r>
      <w:r w:rsidRPr="007F2770">
        <w:rPr>
          <w:rFonts w:hint="eastAsia"/>
        </w:rPr>
        <w:t>-NSSAI</w:t>
      </w:r>
      <w:r w:rsidRPr="007F2770">
        <w:t xml:space="preserve"> not available in the current registration area"</w:t>
      </w:r>
    </w:p>
    <w:p w14:paraId="38535E8F" w14:textId="77777777" w:rsidR="00696A1D" w:rsidRPr="007F2770" w:rsidRDefault="00696A1D" w:rsidP="00696A1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715F60D3" w14:textId="77777777" w:rsidR="00696A1D" w:rsidRPr="007F2770" w:rsidRDefault="00696A1D" w:rsidP="00696A1D">
      <w:pPr>
        <w:pStyle w:val="B1"/>
      </w:pPr>
      <w:r w:rsidRPr="007F2770">
        <w:t>"S</w:t>
      </w:r>
      <w:r w:rsidRPr="007F2770">
        <w:rPr>
          <w:rFonts w:hint="eastAsia"/>
        </w:rPr>
        <w:t>-NSSAI</w:t>
      </w:r>
      <w:r w:rsidRPr="007F2770">
        <w:t xml:space="preserve"> not available due to the failed or revoked network slice-specific authentication and authorization"</w:t>
      </w:r>
    </w:p>
    <w:p w14:paraId="7312666D" w14:textId="77777777" w:rsidR="00696A1D" w:rsidRPr="007F2770" w:rsidRDefault="00696A1D" w:rsidP="00696A1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3F05378" w14:textId="77777777" w:rsidR="00696A1D" w:rsidRPr="007F2770" w:rsidRDefault="00696A1D" w:rsidP="00696A1D">
      <w:pPr>
        <w:pStyle w:val="B1"/>
      </w:pPr>
      <w:r w:rsidRPr="007F2770">
        <w:t>"S-NSSAI not available due to maximum number of UEs reached"</w:t>
      </w:r>
    </w:p>
    <w:p w14:paraId="55BEDD69" w14:textId="77777777" w:rsidR="00696A1D" w:rsidRPr="007F2770" w:rsidRDefault="00696A1D" w:rsidP="00696A1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640F58A" w14:textId="77777777" w:rsidR="00696A1D" w:rsidRPr="007F2770" w:rsidRDefault="00696A1D" w:rsidP="00696A1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18744A" w14:textId="77777777" w:rsidR="00696A1D" w:rsidRPr="007F2770" w:rsidRDefault="00696A1D" w:rsidP="00696A1D">
      <w:r w:rsidRPr="007F2770">
        <w:t>If there is one or more S-NSSAIs in the rejected NSSAI with the rejection cause "S-NSSAI not available due to maximum number of UEs reached", then for each S-NSSAI, the UE shall behave as follows:</w:t>
      </w:r>
    </w:p>
    <w:p w14:paraId="26322DD3" w14:textId="77777777" w:rsidR="00696A1D" w:rsidRPr="007F2770" w:rsidRDefault="00696A1D" w:rsidP="00696A1D">
      <w:pPr>
        <w:pStyle w:val="B1"/>
      </w:pPr>
      <w:r w:rsidRPr="007F2770">
        <w:t>a)</w:t>
      </w:r>
      <w:r w:rsidRPr="007F2770">
        <w:tab/>
        <w:t>stop the timer T3526 associated with the S-NSSAI, if running;</w:t>
      </w:r>
    </w:p>
    <w:p w14:paraId="6E14C38D" w14:textId="77777777" w:rsidR="00696A1D" w:rsidRPr="007F2770" w:rsidRDefault="00696A1D" w:rsidP="00696A1D">
      <w:pPr>
        <w:pStyle w:val="B1"/>
      </w:pPr>
      <w:r w:rsidRPr="007F2770">
        <w:t>b)</w:t>
      </w:r>
      <w:r w:rsidRPr="007F2770">
        <w:tab/>
        <w:t>start the timer T3526 with:</w:t>
      </w:r>
    </w:p>
    <w:p w14:paraId="2D9EF880" w14:textId="77777777" w:rsidR="00696A1D" w:rsidRPr="007F2770" w:rsidRDefault="00696A1D" w:rsidP="00696A1D">
      <w:pPr>
        <w:pStyle w:val="B2"/>
      </w:pPr>
      <w:r w:rsidRPr="007F2770">
        <w:t>1)</w:t>
      </w:r>
      <w:r w:rsidRPr="007F2770">
        <w:tab/>
        <w:t>the back-off timer value received along with the S-NSSAI, if a back-off timer value is received along with the S-NSSAI that is neither zero nor deactivated; or</w:t>
      </w:r>
    </w:p>
    <w:p w14:paraId="46B01F24" w14:textId="77777777" w:rsidR="00696A1D" w:rsidRPr="007F2770" w:rsidRDefault="00696A1D" w:rsidP="00696A1D">
      <w:pPr>
        <w:pStyle w:val="B2"/>
      </w:pPr>
      <w:r w:rsidRPr="007F2770">
        <w:t>2)</w:t>
      </w:r>
      <w:r w:rsidRPr="007F2770">
        <w:tab/>
        <w:t>an implementation specific back-off timer value, if no back-off timer value is received along with the S-NSSAI; and</w:t>
      </w:r>
    </w:p>
    <w:p w14:paraId="6DA77D58" w14:textId="77777777" w:rsidR="00696A1D" w:rsidRPr="007F2770" w:rsidRDefault="00696A1D" w:rsidP="00696A1D">
      <w:pPr>
        <w:pStyle w:val="B1"/>
      </w:pPr>
      <w:r w:rsidRPr="007F2770">
        <w:t>c)</w:t>
      </w:r>
      <w:r w:rsidRPr="007F2770">
        <w:tab/>
        <w:t>remove the S-NSSAI from the rejected NSSAI for the maximum number of UEs reached when the timer T3526 associated with the S-NSSAI expires.</w:t>
      </w:r>
    </w:p>
    <w:p w14:paraId="4D808DEE" w14:textId="77777777" w:rsidR="00696A1D" w:rsidRPr="007F2770" w:rsidRDefault="00696A1D" w:rsidP="00696A1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7D1D221" w14:textId="77777777" w:rsidR="00696A1D" w:rsidRPr="007F2770" w:rsidRDefault="00696A1D" w:rsidP="00696A1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77720B2" w14:textId="77777777" w:rsidR="00696A1D" w:rsidRPr="007F2770" w:rsidRDefault="00696A1D" w:rsidP="00696A1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02E04F0" w14:textId="77777777" w:rsidR="00696A1D" w:rsidRPr="007F2770" w:rsidRDefault="00696A1D" w:rsidP="00696A1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20802E7A" w14:textId="77777777" w:rsidR="00696A1D" w:rsidRPr="007F2770" w:rsidRDefault="00696A1D" w:rsidP="00696A1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083B624" w14:textId="77777777" w:rsidR="00696A1D" w:rsidRPr="007F2770" w:rsidRDefault="00696A1D" w:rsidP="00696A1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7EF6949" w14:textId="77777777" w:rsidR="00696A1D" w:rsidRPr="007F2770" w:rsidRDefault="00696A1D" w:rsidP="00696A1D">
      <w:pPr>
        <w:pStyle w:val="B2"/>
      </w:pPr>
      <w:r w:rsidRPr="007F2770">
        <w:lastRenderedPageBreak/>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6A6BFB5" w14:textId="77777777" w:rsidR="00696A1D" w:rsidRPr="007F2770" w:rsidRDefault="00696A1D" w:rsidP="00696A1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6154058" w14:textId="77777777" w:rsidR="00696A1D" w:rsidRPr="007F2770" w:rsidRDefault="00696A1D" w:rsidP="00696A1D">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85255A6" w14:textId="77777777" w:rsidR="00696A1D" w:rsidRPr="007F2770" w:rsidRDefault="00696A1D" w:rsidP="00696A1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9AC8770" w14:textId="77777777" w:rsidR="00696A1D" w:rsidRPr="007F2770" w:rsidRDefault="00696A1D" w:rsidP="00696A1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AD4AE1F" w14:textId="77777777" w:rsidR="00696A1D" w:rsidRPr="007F2770" w:rsidRDefault="00696A1D" w:rsidP="00696A1D">
      <w:pPr>
        <w:pStyle w:val="B1"/>
      </w:pPr>
      <w:r w:rsidRPr="007F2770">
        <w:t>a)</w:t>
      </w:r>
      <w:r w:rsidRPr="007F2770">
        <w:tab/>
        <w:t>the UE is not in NB-N1 mode; and</w:t>
      </w:r>
    </w:p>
    <w:p w14:paraId="4C28E4AE" w14:textId="77777777" w:rsidR="00696A1D" w:rsidRPr="007F2770" w:rsidRDefault="00696A1D" w:rsidP="00696A1D">
      <w:pPr>
        <w:pStyle w:val="B1"/>
      </w:pPr>
      <w:r w:rsidRPr="007F2770">
        <w:t>b)</w:t>
      </w:r>
      <w:r w:rsidRPr="007F2770">
        <w:tab/>
        <w:t>if:</w:t>
      </w:r>
    </w:p>
    <w:p w14:paraId="57D9C625" w14:textId="77777777" w:rsidR="00696A1D" w:rsidRPr="007F2770" w:rsidRDefault="00696A1D" w:rsidP="00696A1D">
      <w:pPr>
        <w:pStyle w:val="B2"/>
        <w:rPr>
          <w:lang w:eastAsia="zh-CN"/>
        </w:rPr>
      </w:pPr>
      <w:r w:rsidRPr="007F2770">
        <w:t>1)</w:t>
      </w:r>
      <w:r w:rsidRPr="007F2770">
        <w:tab/>
        <w:t>the UE did not include the requested NSSAI in the REGISTRATION REQUEST message; or</w:t>
      </w:r>
    </w:p>
    <w:p w14:paraId="58935899" w14:textId="77777777" w:rsidR="00696A1D" w:rsidRPr="007F2770" w:rsidRDefault="00696A1D" w:rsidP="00696A1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7BAD9A6" w14:textId="77777777" w:rsidR="00696A1D" w:rsidRPr="007F2770" w:rsidRDefault="00696A1D" w:rsidP="00696A1D">
      <w:r w:rsidRPr="007F2770">
        <w:t>and one or more default S-NSSAIs which are not subject to network slice-specific authentication and authorization are available, the AMF shall:</w:t>
      </w:r>
    </w:p>
    <w:p w14:paraId="463C76A4" w14:textId="77777777" w:rsidR="00696A1D" w:rsidRPr="007F2770" w:rsidRDefault="00696A1D" w:rsidP="00696A1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8A05A68" w14:textId="77777777" w:rsidR="00696A1D" w:rsidRPr="007F2770" w:rsidRDefault="00696A1D" w:rsidP="00696A1D">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AB8FFAD" w14:textId="77777777" w:rsidR="00696A1D" w:rsidRPr="007F2770" w:rsidRDefault="00696A1D" w:rsidP="00696A1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6357D06" w14:textId="77777777" w:rsidR="00696A1D" w:rsidRPr="007F2770" w:rsidRDefault="00696A1D" w:rsidP="00696A1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D09F53E" w14:textId="77777777" w:rsidR="00696A1D" w:rsidRPr="007F2770" w:rsidRDefault="00696A1D" w:rsidP="00696A1D">
      <w:pPr>
        <w:pStyle w:val="B1"/>
        <w:rPr>
          <w:rFonts w:eastAsia="Malgun Gothic"/>
        </w:rPr>
      </w:pPr>
      <w:r w:rsidRPr="007F2770">
        <w:t>a)</w:t>
      </w:r>
      <w:r w:rsidRPr="007F2770">
        <w:tab/>
        <w:t>"periodic registration updating"; or</w:t>
      </w:r>
    </w:p>
    <w:p w14:paraId="12122FDB" w14:textId="77777777" w:rsidR="00696A1D" w:rsidRPr="007F2770" w:rsidRDefault="00696A1D" w:rsidP="00696A1D">
      <w:pPr>
        <w:pStyle w:val="B1"/>
      </w:pPr>
      <w:r w:rsidRPr="007F2770">
        <w:t>b)</w:t>
      </w:r>
      <w:r w:rsidRPr="007F2770">
        <w:tab/>
        <w:t>"mobility registration updating" and the UE is in NB-N1 mode;</w:t>
      </w:r>
    </w:p>
    <w:p w14:paraId="5EC2A05A" w14:textId="77777777" w:rsidR="00696A1D" w:rsidRPr="007F2770" w:rsidRDefault="00696A1D" w:rsidP="00696A1D">
      <w:r w:rsidRPr="007F2770">
        <w:t>and the UE is not registered for onboarding services in SNPN, the AMF:</w:t>
      </w:r>
    </w:p>
    <w:p w14:paraId="6B8E7495" w14:textId="77777777" w:rsidR="00696A1D" w:rsidRPr="007F2770" w:rsidRDefault="00696A1D" w:rsidP="00696A1D">
      <w:pPr>
        <w:pStyle w:val="B1"/>
      </w:pPr>
      <w:r w:rsidRPr="007F2770">
        <w:t>a)</w:t>
      </w:r>
      <w:r w:rsidRPr="007F2770">
        <w:tab/>
        <w:t>may provide a new allowed NSSAI</w:t>
      </w:r>
      <w:r>
        <w:t>, a new partially allowed NSSAI, or both</w:t>
      </w:r>
      <w:r w:rsidRPr="007F2770">
        <w:t xml:space="preserve"> to the UE;</w:t>
      </w:r>
    </w:p>
    <w:p w14:paraId="531B7ACE" w14:textId="77777777" w:rsidR="00696A1D" w:rsidRPr="007F2770" w:rsidRDefault="00696A1D" w:rsidP="00696A1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0430248" w14:textId="77777777" w:rsidR="00696A1D" w:rsidRPr="007F2770" w:rsidRDefault="00696A1D" w:rsidP="00696A1D">
      <w:pPr>
        <w:pStyle w:val="B1"/>
      </w:pPr>
      <w:r w:rsidRPr="007F2770">
        <w:t>c)</w:t>
      </w:r>
      <w:r w:rsidRPr="007F2770">
        <w:tab/>
        <w:t>may provide both a new allowed NSSAI and a pending NSSAI to the UE;</w:t>
      </w:r>
    </w:p>
    <w:p w14:paraId="05BB6F02" w14:textId="77777777" w:rsidR="00696A1D" w:rsidRPr="007F2770" w:rsidRDefault="00696A1D" w:rsidP="00696A1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29E53F5" w14:textId="77777777" w:rsidR="00696A1D" w:rsidRPr="007F2770" w:rsidRDefault="00696A1D" w:rsidP="00696A1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w:t>
      </w:r>
      <w:r w:rsidRPr="007F2770">
        <w:lastRenderedPageBreak/>
        <w:t>as specified in subclause 4.6.2.2 and remove all tracking areas from the list of "5GS forbidden tracking areas for roaming" which were added due to rejection of S-NSSAI due to "S-NSSAI not available in the current registration area".</w:t>
      </w:r>
    </w:p>
    <w:p w14:paraId="0F078246" w14:textId="77777777" w:rsidR="00696A1D" w:rsidRPr="007F2770" w:rsidRDefault="00696A1D" w:rsidP="00696A1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E1D679D" w14:textId="77777777" w:rsidR="00696A1D" w:rsidRPr="007F2770" w:rsidRDefault="00696A1D" w:rsidP="00696A1D">
      <w:r w:rsidRPr="007F2770">
        <w:t>For each of the PDU session(s) active in the UE:</w:t>
      </w:r>
    </w:p>
    <w:p w14:paraId="391CB4A6" w14:textId="77777777" w:rsidR="00696A1D" w:rsidRPr="007F2770" w:rsidRDefault="00696A1D" w:rsidP="00696A1D">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1D4B0A24" w14:textId="77777777" w:rsidR="00696A1D" w:rsidRDefault="00696A1D" w:rsidP="00696A1D">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62D0C5A4" w14:textId="77777777" w:rsidR="00696A1D" w:rsidRDefault="00696A1D" w:rsidP="00696A1D">
      <w:pPr>
        <w:pStyle w:val="B1"/>
      </w:pPr>
      <w:r>
        <w:t>c)</w:t>
      </w:r>
      <w:r>
        <w:tab/>
        <w:t>if the partially allowed NSSAI contains an S-NSSAI associated with a PDU session, and the UE is in the TA where the S-NSSAI is not allowed:</w:t>
      </w:r>
    </w:p>
    <w:p w14:paraId="7E3B181D" w14:textId="77777777" w:rsidR="00696A1D" w:rsidRDefault="00696A1D" w:rsidP="00696A1D">
      <w:pPr>
        <w:pStyle w:val="B2"/>
      </w:pPr>
      <w:r>
        <w:t>1)</w:t>
      </w:r>
      <w:r>
        <w:tab/>
        <w:t>the UE may initiate:</w:t>
      </w:r>
    </w:p>
    <w:p w14:paraId="3C19142F" w14:textId="77777777" w:rsidR="00696A1D" w:rsidRDefault="00696A1D" w:rsidP="00696A1D">
      <w:pPr>
        <w:pStyle w:val="B3"/>
      </w:pPr>
      <w:proofErr w:type="spellStart"/>
      <w:r>
        <w:t>i</w:t>
      </w:r>
      <w:proofErr w:type="spellEnd"/>
      <w:r>
        <w:t>)</w:t>
      </w:r>
      <w:r>
        <w:tab/>
        <w:t>the PDU session release procedure; or</w:t>
      </w:r>
    </w:p>
    <w:p w14:paraId="29282E76" w14:textId="77777777" w:rsidR="00696A1D" w:rsidRDefault="00696A1D" w:rsidP="00696A1D">
      <w:pPr>
        <w:pStyle w:val="B3"/>
      </w:pPr>
      <w:r>
        <w:t>ii)</w:t>
      </w:r>
      <w:r>
        <w:tab/>
        <w:t>the PDU session modification procedure to indicate a change of the 3GPP PS data off UE status as specified in 3GPP TS 24.008 [13]; and</w:t>
      </w:r>
    </w:p>
    <w:p w14:paraId="058B211D" w14:textId="77777777" w:rsidR="00696A1D" w:rsidRPr="007F2770" w:rsidRDefault="00696A1D" w:rsidP="00696A1D">
      <w:pPr>
        <w:pStyle w:val="B2"/>
      </w:pPr>
      <w:r>
        <w:t>2)</w:t>
      </w:r>
      <w:r>
        <w:tab/>
        <w:t>the SMF may initiate the PDU session release procedure.</w:t>
      </w:r>
    </w:p>
    <w:p w14:paraId="45820A82" w14:textId="77777777" w:rsidR="00696A1D" w:rsidRDefault="00696A1D" w:rsidP="00696A1D">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8DA072D" w14:textId="77777777" w:rsidR="00696A1D" w:rsidRPr="007F2770" w:rsidRDefault="00696A1D" w:rsidP="00696A1D">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F521D0B" w14:textId="77777777" w:rsidR="00696A1D" w:rsidRDefault="00696A1D" w:rsidP="00696A1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C3104B7" w14:textId="77777777" w:rsidR="00696A1D" w:rsidRDefault="00696A1D" w:rsidP="00696A1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1F8EB287" w14:textId="77777777" w:rsidR="00696A1D" w:rsidRDefault="00696A1D" w:rsidP="00696A1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063BAE9" w14:textId="77777777" w:rsidR="00696A1D" w:rsidRDefault="00696A1D" w:rsidP="00696A1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D065CA1" w14:textId="77777777" w:rsidR="00696A1D" w:rsidRPr="007F2770" w:rsidRDefault="00696A1D" w:rsidP="00696A1D">
      <w:pPr>
        <w:pStyle w:val="B1"/>
      </w:pPr>
      <w:r>
        <w:lastRenderedPageBreak/>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81C5A1E" w14:textId="77777777" w:rsidR="00696A1D" w:rsidRPr="007F2770" w:rsidRDefault="00696A1D" w:rsidP="00696A1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2B9EB45" w14:textId="77777777" w:rsidR="00696A1D" w:rsidRPr="007F2770" w:rsidRDefault="00696A1D" w:rsidP="00696A1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71837CA5" w14:textId="77777777" w:rsidR="00696A1D" w:rsidRPr="007F2770" w:rsidRDefault="00696A1D" w:rsidP="00696A1D">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C51CA30" w14:textId="77777777" w:rsidR="00696A1D" w:rsidRPr="007F2770" w:rsidRDefault="00696A1D" w:rsidP="00696A1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8C68434" w14:textId="77777777" w:rsidR="00696A1D" w:rsidRDefault="00696A1D" w:rsidP="00696A1D">
      <w:r w:rsidRPr="007F2770">
        <w:t>If the UE receives the NSAG information IE in the REGISTRATION ACCEPT message, the UE shall store the NSAG information as specified in subclause 4.6.2.2.</w:t>
      </w:r>
    </w:p>
    <w:p w14:paraId="02CAA6E5" w14:textId="77777777" w:rsidR="00696A1D" w:rsidRPr="005F53B9" w:rsidRDefault="00696A1D" w:rsidP="00696A1D">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371572A" w14:textId="77777777" w:rsidR="00696A1D" w:rsidRDefault="00696A1D" w:rsidP="00696A1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E29B40A" w14:textId="77777777" w:rsidR="00696A1D" w:rsidRDefault="00696A1D" w:rsidP="00696A1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0EC9C94" w14:textId="77777777" w:rsidR="00696A1D" w:rsidRPr="007F2770" w:rsidRDefault="00696A1D" w:rsidP="00696A1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03FB567" w14:textId="77777777" w:rsidR="00696A1D" w:rsidRPr="007F2770" w:rsidRDefault="00696A1D" w:rsidP="00696A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71F0FE1" w14:textId="77777777" w:rsidR="00696A1D" w:rsidRPr="007F2770" w:rsidRDefault="00696A1D" w:rsidP="00696A1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DB0EDF3" w14:textId="77777777" w:rsidR="00696A1D" w:rsidRPr="007F2770" w:rsidRDefault="00696A1D" w:rsidP="00696A1D">
      <w:pPr>
        <w:pStyle w:val="B1"/>
      </w:pPr>
      <w:r w:rsidRPr="007F2770">
        <w:t>b)</w:t>
      </w:r>
      <w:r w:rsidRPr="007F2770">
        <w:tab/>
      </w:r>
      <w:r w:rsidRPr="007F2770">
        <w:rPr>
          <w:rFonts w:eastAsia="Malgun Gothic"/>
        </w:rPr>
        <w:t>includes</w:t>
      </w:r>
      <w:r w:rsidRPr="007F2770">
        <w:t xml:space="preserve"> a pending NSSAI;</w:t>
      </w:r>
    </w:p>
    <w:p w14:paraId="47A55A7E" w14:textId="77777777" w:rsidR="00696A1D" w:rsidRDefault="00696A1D" w:rsidP="00696A1D">
      <w:pPr>
        <w:pStyle w:val="B1"/>
      </w:pPr>
      <w:r w:rsidRPr="007F2770">
        <w:t>c)</w:t>
      </w:r>
      <w:r w:rsidRPr="007F2770">
        <w:tab/>
        <w:t>does not include an allowed NSSAI;</w:t>
      </w:r>
      <w:r>
        <w:t xml:space="preserve"> and</w:t>
      </w:r>
    </w:p>
    <w:p w14:paraId="2D8D7E19" w14:textId="77777777" w:rsidR="00696A1D" w:rsidRPr="007F2770" w:rsidRDefault="00696A1D" w:rsidP="00696A1D">
      <w:pPr>
        <w:pStyle w:val="B1"/>
      </w:pPr>
      <w:r>
        <w:t>d)</w:t>
      </w:r>
      <w:r>
        <w:tab/>
        <w:t>does not include a partially allowed NSSAI</w:t>
      </w:r>
      <w:r w:rsidRPr="007F2770">
        <w:t>;</w:t>
      </w:r>
    </w:p>
    <w:p w14:paraId="282B5542" w14:textId="77777777" w:rsidR="00696A1D" w:rsidRPr="007F2770" w:rsidRDefault="00696A1D" w:rsidP="00696A1D">
      <w:r w:rsidRPr="007F2770">
        <w:t>the UE:</w:t>
      </w:r>
    </w:p>
    <w:p w14:paraId="21728617" w14:textId="77777777" w:rsidR="00696A1D" w:rsidRPr="007F2770" w:rsidRDefault="00696A1D" w:rsidP="00696A1D">
      <w:pPr>
        <w:pStyle w:val="B1"/>
      </w:pPr>
      <w:r w:rsidRPr="007F2770">
        <w:lastRenderedPageBreak/>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18EF446" w14:textId="77777777" w:rsidR="00696A1D" w:rsidRPr="007F2770" w:rsidRDefault="00696A1D" w:rsidP="00696A1D">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243E0C0E" w14:textId="77777777" w:rsidR="00696A1D" w:rsidRPr="007F2770" w:rsidRDefault="00696A1D" w:rsidP="00696A1D">
      <w:pPr>
        <w:pStyle w:val="B1"/>
      </w:pPr>
      <w:r w:rsidRPr="007F2770">
        <w:t>c)</w:t>
      </w:r>
      <w:r w:rsidRPr="007F2770">
        <w:tab/>
        <w:t>shall not initiate a 5GSM procedure except for emergency services, indicating a change of 3GPP PS data off UE status, or to request the release of a PDU session; and</w:t>
      </w:r>
    </w:p>
    <w:p w14:paraId="7B613AC4" w14:textId="77777777" w:rsidR="00696A1D" w:rsidRPr="007F2770" w:rsidRDefault="00696A1D" w:rsidP="00696A1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5C186E8F" w14:textId="77777777" w:rsidR="00696A1D" w:rsidRPr="007F2770" w:rsidRDefault="00696A1D" w:rsidP="00696A1D">
      <w:pPr>
        <w:rPr>
          <w:rFonts w:eastAsia="Malgun Gothic"/>
        </w:rPr>
      </w:pPr>
      <w:r w:rsidRPr="007F2770">
        <w:t>until the UE receives an allowed NSSAI</w:t>
      </w:r>
      <w:r>
        <w:t>, a partially allowed NSSAI, or both</w:t>
      </w:r>
      <w:r w:rsidRPr="007F2770">
        <w:t>.</w:t>
      </w:r>
    </w:p>
    <w:p w14:paraId="30563972" w14:textId="77777777" w:rsidR="00696A1D" w:rsidRPr="007F2770" w:rsidRDefault="00696A1D" w:rsidP="00696A1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E6878D" w14:textId="77777777" w:rsidR="00696A1D" w:rsidRPr="007F2770" w:rsidRDefault="00696A1D" w:rsidP="00696A1D">
      <w:pPr>
        <w:pStyle w:val="B1"/>
      </w:pPr>
      <w:r w:rsidRPr="007F2770">
        <w:t>a)</w:t>
      </w:r>
      <w:r w:rsidRPr="007F2770">
        <w:tab/>
        <w:t>"mobility registration updating" and the UE is in NB-N1 mode; or</w:t>
      </w:r>
    </w:p>
    <w:p w14:paraId="04EB34D2" w14:textId="77777777" w:rsidR="00696A1D" w:rsidRPr="007F2770" w:rsidRDefault="00696A1D" w:rsidP="00696A1D">
      <w:pPr>
        <w:pStyle w:val="B1"/>
      </w:pPr>
      <w:r w:rsidRPr="007F2770">
        <w:t>b)</w:t>
      </w:r>
      <w:r w:rsidRPr="007F2770">
        <w:tab/>
        <w:t>"periodic registration updating";</w:t>
      </w:r>
    </w:p>
    <w:p w14:paraId="4E5614DC" w14:textId="77777777" w:rsidR="00696A1D" w:rsidRPr="007F2770" w:rsidRDefault="00696A1D" w:rsidP="00696A1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76B1B14" w14:textId="77777777" w:rsidR="00696A1D" w:rsidRPr="007F2770" w:rsidRDefault="00696A1D" w:rsidP="00696A1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2FAC254" w14:textId="77777777" w:rsidR="00696A1D" w:rsidRPr="007F2770" w:rsidRDefault="00696A1D" w:rsidP="00696A1D">
      <w:pPr>
        <w:pStyle w:val="B1"/>
      </w:pPr>
      <w:r w:rsidRPr="007F2770">
        <w:t>a)</w:t>
      </w:r>
      <w:r w:rsidRPr="007F2770">
        <w:tab/>
        <w:t>"mobility registration updating"; or</w:t>
      </w:r>
    </w:p>
    <w:p w14:paraId="28FDF838" w14:textId="77777777" w:rsidR="00696A1D" w:rsidRPr="007F2770" w:rsidRDefault="00696A1D" w:rsidP="00696A1D">
      <w:pPr>
        <w:pStyle w:val="B1"/>
      </w:pPr>
      <w:r w:rsidRPr="007F2770">
        <w:t>b)</w:t>
      </w:r>
      <w:r w:rsidRPr="007F2770">
        <w:tab/>
        <w:t>"periodic registration updating";</w:t>
      </w:r>
    </w:p>
    <w:p w14:paraId="32283ECE" w14:textId="77777777" w:rsidR="00696A1D" w:rsidRPr="007F2770" w:rsidRDefault="00696A1D" w:rsidP="00696A1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CFE4318" w14:textId="77777777" w:rsidR="00696A1D" w:rsidRPr="007F2770" w:rsidRDefault="00696A1D" w:rsidP="00696A1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160DCE3" w14:textId="77777777" w:rsidR="00696A1D" w:rsidRPr="007F2770" w:rsidRDefault="00696A1D" w:rsidP="00696A1D">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C06E342" w14:textId="77777777" w:rsidR="00696A1D" w:rsidRPr="007F2770" w:rsidRDefault="00696A1D" w:rsidP="00696A1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F4918F0" w14:textId="77777777" w:rsidR="00696A1D" w:rsidRPr="007F2770" w:rsidRDefault="00696A1D" w:rsidP="00696A1D">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24EB7B5" w14:textId="77777777" w:rsidR="00696A1D" w:rsidRPr="007F2770" w:rsidRDefault="00696A1D" w:rsidP="00696A1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0EA72CC" w14:textId="77777777" w:rsidR="00696A1D" w:rsidRPr="007F2770" w:rsidRDefault="00696A1D" w:rsidP="00696A1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D42BFFF" w14:textId="77777777" w:rsidR="00696A1D" w:rsidRDefault="00696A1D" w:rsidP="00696A1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4CC62D7" w14:textId="77777777" w:rsidR="00696A1D" w:rsidRDefault="00696A1D" w:rsidP="00696A1D">
      <w:r w:rsidRPr="00E96A3F">
        <w:t xml:space="preserve">If the registration procedure for mobility registration update is triggered for non-3GPP access path switching from the old non-3GPP access to the new non-3GPP access and </w:t>
      </w:r>
      <w:r>
        <w:t>there are:</w:t>
      </w:r>
    </w:p>
    <w:p w14:paraId="3FF8BDB4" w14:textId="77777777" w:rsidR="00696A1D" w:rsidRDefault="00696A1D" w:rsidP="00696A1D">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49275F0" w14:textId="77777777" w:rsidR="00696A1D" w:rsidRDefault="00696A1D" w:rsidP="00696A1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1C33FF8" w14:textId="77777777" w:rsidR="00696A1D" w:rsidRPr="007F2770" w:rsidRDefault="00696A1D" w:rsidP="00696A1D">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A79E761" w14:textId="77777777" w:rsidR="00696A1D" w:rsidRPr="007F2770" w:rsidRDefault="00696A1D" w:rsidP="00696A1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1AE6FB9" w14:textId="77777777" w:rsidR="00696A1D" w:rsidRPr="007F2770" w:rsidRDefault="00696A1D" w:rsidP="00696A1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C00CCE0" w14:textId="77777777" w:rsidR="00696A1D" w:rsidRPr="007F2770" w:rsidRDefault="00696A1D" w:rsidP="00696A1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5C0577D" w14:textId="77777777" w:rsidR="00696A1D" w:rsidRPr="007F2770" w:rsidRDefault="00696A1D" w:rsidP="00696A1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EE90D09" w14:textId="77777777" w:rsidR="00696A1D" w:rsidRPr="007F2770" w:rsidRDefault="00696A1D" w:rsidP="00696A1D">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1DA5D5B5" w14:textId="77777777" w:rsidR="00696A1D" w:rsidRPr="007F2770" w:rsidRDefault="00696A1D" w:rsidP="00696A1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E044682" w14:textId="77777777" w:rsidR="00696A1D" w:rsidRPr="007F2770" w:rsidRDefault="00696A1D" w:rsidP="00696A1D">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511ED8E" w14:textId="77777777" w:rsidR="00696A1D" w:rsidRPr="007F2770" w:rsidRDefault="00696A1D" w:rsidP="00696A1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BD30BAC" w14:textId="77777777" w:rsidR="00696A1D" w:rsidRPr="007F2770" w:rsidRDefault="00696A1D" w:rsidP="00696A1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A7389F9" w14:textId="77777777" w:rsidR="00696A1D" w:rsidRPr="007F2770" w:rsidRDefault="00696A1D" w:rsidP="00696A1D">
      <w:r w:rsidRPr="007F2770">
        <w:t>If the Allowed PDU session status IE is included in the REGISTRATION REQUEST message, the AMF shall:</w:t>
      </w:r>
    </w:p>
    <w:p w14:paraId="0D80C9AF" w14:textId="77777777" w:rsidR="00696A1D" w:rsidRPr="007F2770" w:rsidRDefault="00696A1D" w:rsidP="00696A1D">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0C60934" w14:textId="77777777" w:rsidR="00696A1D" w:rsidRPr="007F2770" w:rsidRDefault="00696A1D" w:rsidP="00696A1D">
      <w:pPr>
        <w:pStyle w:val="B1"/>
      </w:pPr>
      <w:r w:rsidRPr="007F2770">
        <w:t>b)</w:t>
      </w:r>
      <w:r w:rsidRPr="007F2770">
        <w:tab/>
      </w:r>
      <w:r w:rsidRPr="007F2770">
        <w:rPr>
          <w:lang w:eastAsia="ko-KR"/>
        </w:rPr>
        <w:t>for each SMF that has indicated pending downlink data only:</w:t>
      </w:r>
    </w:p>
    <w:p w14:paraId="685BE66E" w14:textId="77777777" w:rsidR="00696A1D" w:rsidRPr="007F2770" w:rsidRDefault="00696A1D" w:rsidP="00696A1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A4024C" w14:textId="77777777" w:rsidR="00696A1D" w:rsidRPr="007F2770" w:rsidRDefault="00696A1D" w:rsidP="00696A1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36F8EC82" w14:textId="77777777" w:rsidR="00696A1D" w:rsidRPr="007F2770" w:rsidRDefault="00696A1D" w:rsidP="00696A1D">
      <w:pPr>
        <w:pStyle w:val="B1"/>
      </w:pPr>
      <w:r w:rsidRPr="007F2770">
        <w:t>c)</w:t>
      </w:r>
      <w:r w:rsidRPr="007F2770">
        <w:tab/>
      </w:r>
      <w:r w:rsidRPr="007F2770">
        <w:rPr>
          <w:lang w:eastAsia="ko-KR"/>
        </w:rPr>
        <w:t>for each SMF that have indicated pending downlink signalling and data:</w:t>
      </w:r>
    </w:p>
    <w:p w14:paraId="06961B56" w14:textId="77777777" w:rsidR="00696A1D" w:rsidRPr="007F2770" w:rsidRDefault="00696A1D" w:rsidP="00696A1D">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7A35921" w14:textId="77777777" w:rsidR="00696A1D" w:rsidRPr="007F2770" w:rsidRDefault="00696A1D" w:rsidP="00696A1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09F2B3E" w14:textId="77777777" w:rsidR="00696A1D" w:rsidRPr="007F2770" w:rsidRDefault="00696A1D" w:rsidP="00696A1D">
      <w:pPr>
        <w:pStyle w:val="B2"/>
      </w:pPr>
      <w:r w:rsidRPr="007F2770">
        <w:rPr>
          <w:lang w:eastAsia="ko-KR"/>
        </w:rPr>
        <w:t>3)</w:t>
      </w:r>
      <w:r w:rsidRPr="007F2770">
        <w:rPr>
          <w:lang w:eastAsia="ko-KR"/>
        </w:rPr>
        <w:tab/>
        <w:t>discard the received 5GSM message for PDU session(s) associated with non-3GPP access; and</w:t>
      </w:r>
    </w:p>
    <w:p w14:paraId="554AC4B6" w14:textId="77777777" w:rsidR="00696A1D" w:rsidRPr="007F2770" w:rsidRDefault="00696A1D" w:rsidP="00696A1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0695621" w14:textId="77777777" w:rsidR="00696A1D" w:rsidRPr="007F2770" w:rsidRDefault="00696A1D" w:rsidP="00696A1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41A0BED" w14:textId="77777777" w:rsidR="00696A1D" w:rsidRPr="007F2770" w:rsidRDefault="00696A1D" w:rsidP="00696A1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6485812" w14:textId="77777777" w:rsidR="00696A1D" w:rsidRPr="007F2770" w:rsidRDefault="00696A1D" w:rsidP="00696A1D">
      <w:r w:rsidRPr="007F2770">
        <w:t>If an EPS bearer context status IE is included in the REGISTRATION REQUEST message, the AMF handles the received EPS bearer context status IE as specified in 3GPP TS 23.502 [9]</w:t>
      </w:r>
      <w:r w:rsidRPr="007F2770">
        <w:rPr>
          <w:lang w:eastAsia="ko-KR"/>
        </w:rPr>
        <w:t>.</w:t>
      </w:r>
    </w:p>
    <w:p w14:paraId="20675D45" w14:textId="77777777" w:rsidR="00696A1D" w:rsidRPr="007F2770" w:rsidRDefault="00696A1D" w:rsidP="00696A1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871D26B" w14:textId="77777777" w:rsidR="00696A1D" w:rsidRPr="007F2770" w:rsidRDefault="00696A1D" w:rsidP="00696A1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1A22F1D" w14:textId="77777777" w:rsidR="00696A1D" w:rsidRPr="007F2770" w:rsidRDefault="00696A1D" w:rsidP="00696A1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5F60FA7" w14:textId="77777777" w:rsidR="00696A1D" w:rsidRPr="007F2770" w:rsidRDefault="00696A1D" w:rsidP="00696A1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BC34247" w14:textId="77777777" w:rsidR="00696A1D" w:rsidRPr="007F2770" w:rsidRDefault="00696A1D" w:rsidP="00696A1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CD25D1B" w14:textId="77777777" w:rsidR="00696A1D" w:rsidRDefault="00696A1D" w:rsidP="00696A1D">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D4AC14F" w14:textId="77777777" w:rsidR="00696A1D" w:rsidRPr="007F2770" w:rsidRDefault="00696A1D" w:rsidP="00696A1D">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7E6A7C7" w14:textId="77777777" w:rsidR="00696A1D" w:rsidRPr="007F2770" w:rsidRDefault="00696A1D" w:rsidP="00696A1D">
      <w:pPr>
        <w:pStyle w:val="B1"/>
      </w:pPr>
      <w:r>
        <w:t>f</w:t>
      </w:r>
      <w:r w:rsidRPr="007F2770">
        <w:t>)</w:t>
      </w:r>
      <w:r w:rsidRPr="007F2770">
        <w:tab/>
        <w:t>otherwise, the AMF may include the PDU session reactivation result error cause IE to indicate the cause of failure to re-establish the user-plane resources.</w:t>
      </w:r>
    </w:p>
    <w:p w14:paraId="36BF39FC" w14:textId="77777777" w:rsidR="00696A1D" w:rsidRPr="007F2770" w:rsidRDefault="00696A1D" w:rsidP="00696A1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1205754" w14:textId="77777777" w:rsidR="00696A1D" w:rsidRPr="007F2770" w:rsidRDefault="00696A1D" w:rsidP="00696A1D">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0C3291A" w14:textId="77777777" w:rsidR="00696A1D" w:rsidRPr="007F2770" w:rsidRDefault="00696A1D" w:rsidP="00696A1D">
      <w:r w:rsidRPr="007F2770">
        <w:t>If the AMF needs to initiate PDU session status synchronization the AMF shall include a PDU session status IE in the REGISTRATION ACCEPT message to indicate the UE:</w:t>
      </w:r>
    </w:p>
    <w:p w14:paraId="4A0CA063" w14:textId="77777777" w:rsidR="00696A1D" w:rsidRPr="007F2770" w:rsidRDefault="00696A1D" w:rsidP="00696A1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171DCEA" w14:textId="77777777" w:rsidR="00696A1D" w:rsidRPr="007F2770" w:rsidRDefault="00696A1D" w:rsidP="00696A1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834ECE0" w14:textId="77777777" w:rsidR="00696A1D" w:rsidRPr="007F2770" w:rsidRDefault="00696A1D" w:rsidP="00696A1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1702E7B" w14:textId="77777777" w:rsidR="00696A1D" w:rsidRDefault="00696A1D" w:rsidP="00696A1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7B40E1B" w14:textId="77777777" w:rsidR="00696A1D" w:rsidRDefault="00696A1D" w:rsidP="00696A1D">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318E1174" w14:textId="77777777" w:rsidR="00696A1D" w:rsidRDefault="00696A1D" w:rsidP="00696A1D">
      <w:r>
        <w:t>If:</w:t>
      </w:r>
    </w:p>
    <w:p w14:paraId="32405B58" w14:textId="77777777" w:rsidR="00696A1D" w:rsidRPr="007F2770" w:rsidRDefault="00696A1D" w:rsidP="00696A1D">
      <w:pPr>
        <w:pStyle w:val="B1"/>
      </w:pPr>
      <w:r w:rsidRPr="007F2770">
        <w:t>-</w:t>
      </w:r>
      <w:r w:rsidRPr="007F2770">
        <w:tab/>
      </w:r>
      <w:r>
        <w:t xml:space="preserve">the </w:t>
      </w:r>
      <w:r w:rsidRPr="007F2770">
        <w:t>UE</w:t>
      </w:r>
      <w:r>
        <w:t xml:space="preserve"> does not</w:t>
      </w:r>
      <w:r w:rsidRPr="007F2770">
        <w:t xml:space="preserve"> support LADN per DNN and S-NSSAI;</w:t>
      </w:r>
    </w:p>
    <w:p w14:paraId="69FD0E64" w14:textId="77777777" w:rsidR="00696A1D" w:rsidRPr="007F2770" w:rsidRDefault="00696A1D" w:rsidP="00696A1D">
      <w:pPr>
        <w:pStyle w:val="B1"/>
      </w:pPr>
      <w:r w:rsidRPr="007F2770">
        <w:t>-</w:t>
      </w:r>
      <w:r w:rsidRPr="007F2770">
        <w:tab/>
      </w:r>
      <w:r>
        <w:rPr>
          <w:lang w:val="en-US" w:eastAsia="ko-KR"/>
        </w:rPr>
        <w:t>the UE is subscribed to the LADN DNN for a single S-NSSAI only</w:t>
      </w:r>
      <w:r w:rsidRPr="007F2770">
        <w:t>;</w:t>
      </w:r>
      <w:r>
        <w:t xml:space="preserve"> and</w:t>
      </w:r>
    </w:p>
    <w:p w14:paraId="2C1E00D9" w14:textId="77777777" w:rsidR="00696A1D" w:rsidRDefault="00696A1D" w:rsidP="00696A1D">
      <w:pPr>
        <w:pStyle w:val="B1"/>
      </w:pPr>
      <w:r w:rsidRPr="007F2770">
        <w:t>-</w:t>
      </w:r>
      <w:r w:rsidRPr="007F2770">
        <w:tab/>
      </w:r>
      <w:r>
        <w:t>the AMF has the extended LADN information but no LADN information;</w:t>
      </w:r>
    </w:p>
    <w:p w14:paraId="16135B9A" w14:textId="77777777" w:rsidR="00696A1D" w:rsidRPr="007F2770" w:rsidRDefault="00696A1D" w:rsidP="00696A1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7FADE374" w14:textId="77777777" w:rsidR="00696A1D" w:rsidRDefault="00696A1D" w:rsidP="00696A1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CFBE867" w14:textId="77777777" w:rsidR="00696A1D" w:rsidRDefault="00696A1D" w:rsidP="00696A1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70F9CA5" w14:textId="77777777" w:rsidR="00696A1D" w:rsidRPr="007F2770" w:rsidRDefault="00696A1D" w:rsidP="00696A1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CF94EFE" w14:textId="77777777" w:rsidR="00696A1D" w:rsidRDefault="00696A1D" w:rsidP="00696A1D">
      <w:r w:rsidRPr="007F2770">
        <w:t>If the AMF does not include</w:t>
      </w:r>
      <w:r>
        <w:t>:</w:t>
      </w:r>
    </w:p>
    <w:p w14:paraId="73583339" w14:textId="77777777" w:rsidR="00696A1D" w:rsidRPr="00EC4B0D" w:rsidRDefault="00696A1D" w:rsidP="00696A1D">
      <w:pPr>
        <w:pStyle w:val="B1"/>
        <w:rPr>
          <w:rFonts w:eastAsia="SimSun"/>
        </w:rPr>
      </w:pPr>
      <w:r w:rsidRPr="00EC4B0D">
        <w:rPr>
          <w:rFonts w:eastAsia="SimSun"/>
        </w:rPr>
        <w:t>-</w:t>
      </w:r>
      <w:r w:rsidRPr="00EC4B0D">
        <w:rPr>
          <w:rFonts w:eastAsia="SimSun"/>
        </w:rPr>
        <w:tab/>
        <w:t>the LADN information IE; or</w:t>
      </w:r>
    </w:p>
    <w:p w14:paraId="19B20074" w14:textId="77777777" w:rsidR="00696A1D" w:rsidRDefault="00696A1D" w:rsidP="00696A1D">
      <w:pPr>
        <w:pStyle w:val="B1"/>
      </w:pPr>
      <w:r w:rsidRPr="00EC4B0D">
        <w:rPr>
          <w:rFonts w:eastAsia="SimSun"/>
        </w:rPr>
        <w:t>-</w:t>
      </w:r>
      <w:r w:rsidRPr="00EC4B0D">
        <w:rPr>
          <w:rFonts w:eastAsia="SimSun"/>
        </w:rPr>
        <w:tab/>
        <w:t>the Extended LADN information IE in the Registration accept type 6 IE container IE,</w:t>
      </w:r>
    </w:p>
    <w:p w14:paraId="5CC82799" w14:textId="77777777" w:rsidR="00696A1D" w:rsidRPr="007F2770" w:rsidRDefault="00696A1D" w:rsidP="00696A1D">
      <w:r w:rsidRPr="00EC4B0D">
        <w:rPr>
          <w:rFonts w:eastAsia="SimSun"/>
        </w:rPr>
        <w:t>in the REGISTRATION ACCEPT message during registration procedure for mobility and periodic registration update, the UE shall delete its old LADN information or old extended LADN information respectively.</w:t>
      </w:r>
    </w:p>
    <w:p w14:paraId="05A40109" w14:textId="77777777" w:rsidR="00696A1D" w:rsidRPr="007F2770" w:rsidRDefault="00696A1D" w:rsidP="00696A1D">
      <w:pPr>
        <w:rPr>
          <w:noProof/>
          <w:lang w:val="en-US"/>
        </w:rPr>
      </w:pPr>
      <w:r w:rsidRPr="007F2770">
        <w:rPr>
          <w:noProof/>
          <w:lang w:val="en-US"/>
        </w:rPr>
        <w:t>If the PDU session status IE is included in the REGISTRATION ACCEPT message:</w:t>
      </w:r>
    </w:p>
    <w:p w14:paraId="7FC871AF" w14:textId="77777777" w:rsidR="00696A1D" w:rsidRPr="007F2770" w:rsidRDefault="00696A1D" w:rsidP="00696A1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7BE485A" w14:textId="77777777" w:rsidR="00696A1D" w:rsidRPr="007F2770" w:rsidRDefault="00696A1D" w:rsidP="00696A1D">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9EA6F3F" w14:textId="77777777" w:rsidR="00696A1D" w:rsidRPr="007F2770" w:rsidRDefault="00696A1D" w:rsidP="00696A1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1BAB9D2" w14:textId="77777777" w:rsidR="00696A1D" w:rsidRPr="007F2770" w:rsidRDefault="00696A1D" w:rsidP="00696A1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377A9BE" w14:textId="77777777" w:rsidR="00696A1D" w:rsidRPr="007F2770" w:rsidRDefault="00696A1D" w:rsidP="00696A1D">
      <w:r w:rsidRPr="007F2770">
        <w:t>If:</w:t>
      </w:r>
    </w:p>
    <w:p w14:paraId="30B7D2EA" w14:textId="77777777" w:rsidR="00696A1D" w:rsidRPr="007F2770" w:rsidRDefault="00696A1D" w:rsidP="00696A1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7231C46" w14:textId="77777777" w:rsidR="00696A1D" w:rsidRPr="007F2770" w:rsidRDefault="00696A1D" w:rsidP="00696A1D">
      <w:pPr>
        <w:pStyle w:val="B1"/>
      </w:pPr>
      <w:r w:rsidRPr="007F2770">
        <w:rPr>
          <w:rFonts w:eastAsia="Malgun Gothic"/>
        </w:rPr>
        <w:t>b)</w:t>
      </w:r>
      <w:r w:rsidRPr="007F2770">
        <w:rPr>
          <w:rFonts w:eastAsia="Malgun Gothic"/>
        </w:rPr>
        <w:tab/>
      </w:r>
      <w:r w:rsidRPr="007F2770">
        <w:t>the UE is operating in the single-registration mode;</w:t>
      </w:r>
    </w:p>
    <w:p w14:paraId="390064EC" w14:textId="77777777" w:rsidR="00696A1D" w:rsidRPr="007F2770" w:rsidRDefault="00696A1D" w:rsidP="00696A1D">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F2C941D" w14:textId="77777777" w:rsidR="00696A1D" w:rsidRDefault="00696A1D" w:rsidP="00696A1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4C3B0955" w14:textId="77777777" w:rsidR="00696A1D" w:rsidRPr="00024966" w:rsidRDefault="00696A1D" w:rsidP="00696A1D">
      <w:pPr>
        <w:pStyle w:val="B1"/>
      </w:pPr>
      <w:r>
        <w:t>e)</w:t>
      </w:r>
      <w:r>
        <w:tab/>
        <w:t>the PLMN in N1 mode is the registered PLMN or its equivalent PLMN in S1 mode;</w:t>
      </w:r>
    </w:p>
    <w:p w14:paraId="0FE1D1D5" w14:textId="77777777" w:rsidR="00696A1D" w:rsidRPr="007F2770" w:rsidRDefault="00696A1D" w:rsidP="00696A1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53B8496" w14:textId="77777777" w:rsidR="00696A1D" w:rsidRPr="007F2770" w:rsidRDefault="00696A1D" w:rsidP="00696A1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75A4EC7" w14:textId="77777777" w:rsidR="00696A1D" w:rsidRPr="007F2770" w:rsidRDefault="00696A1D" w:rsidP="00696A1D">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E8CEB6E" w14:textId="77777777" w:rsidR="00696A1D" w:rsidRPr="007F2770" w:rsidRDefault="00696A1D" w:rsidP="00696A1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F30AB36" w14:textId="77777777" w:rsidR="00696A1D" w:rsidRPr="007F2770" w:rsidRDefault="00696A1D" w:rsidP="00696A1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924FEB3" w14:textId="77777777" w:rsidR="00696A1D" w:rsidRPr="007F2770" w:rsidRDefault="00696A1D" w:rsidP="00696A1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B4BE8D4" w14:textId="77777777" w:rsidR="00696A1D" w:rsidRPr="007F2770" w:rsidRDefault="00696A1D" w:rsidP="00696A1D">
      <w:pPr>
        <w:rPr>
          <w:rFonts w:eastAsia="Malgun Gothic"/>
        </w:rPr>
      </w:pPr>
      <w:r w:rsidRPr="007F2770">
        <w:rPr>
          <w:rFonts w:eastAsia="Malgun Gothic"/>
        </w:rPr>
        <w:t>The UE supporting S1 mode shall operate in the mode for inter-system interworking with EPS as follows:</w:t>
      </w:r>
    </w:p>
    <w:p w14:paraId="7A2FD1A6" w14:textId="77777777" w:rsidR="00696A1D" w:rsidRPr="007F2770" w:rsidRDefault="00696A1D" w:rsidP="00696A1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78AB5D5" w14:textId="77777777" w:rsidR="00696A1D" w:rsidRPr="007F2770" w:rsidRDefault="00696A1D" w:rsidP="00696A1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F6E6ED7" w14:textId="77777777" w:rsidR="00696A1D" w:rsidRPr="007F2770" w:rsidRDefault="00696A1D" w:rsidP="00696A1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0A9F0C5E" w14:textId="77777777" w:rsidR="00696A1D" w:rsidRPr="007F2770" w:rsidRDefault="00696A1D" w:rsidP="00696A1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2AA38F5" w14:textId="77777777" w:rsidR="00696A1D" w:rsidRPr="007F2770" w:rsidRDefault="00696A1D" w:rsidP="00696A1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2757DB6F" w14:textId="77777777" w:rsidR="00696A1D" w:rsidRDefault="00696A1D" w:rsidP="00696A1D">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lastRenderedPageBreak/>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089EF4A" w14:textId="77777777" w:rsidR="00696A1D" w:rsidRDefault="00696A1D" w:rsidP="00696A1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6ADCC09" w14:textId="77777777" w:rsidR="00696A1D" w:rsidRPr="007F2770" w:rsidRDefault="00696A1D" w:rsidP="00696A1D">
      <w:r w:rsidRPr="007F2770">
        <w:t>The AMF shall set the EMF bit in the 5GS network feature support IE to:</w:t>
      </w:r>
    </w:p>
    <w:p w14:paraId="047973AD" w14:textId="77777777" w:rsidR="00696A1D" w:rsidRPr="007F2770" w:rsidRDefault="00696A1D" w:rsidP="00696A1D">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25777CF" w14:textId="77777777" w:rsidR="00696A1D" w:rsidRPr="007F2770" w:rsidRDefault="00696A1D" w:rsidP="00696A1D">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09C1060" w14:textId="77777777" w:rsidR="00696A1D" w:rsidRPr="007F2770" w:rsidRDefault="00696A1D" w:rsidP="00696A1D">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E2CF3FC" w14:textId="77777777" w:rsidR="00696A1D" w:rsidRPr="007F2770" w:rsidRDefault="00696A1D" w:rsidP="00696A1D">
      <w:pPr>
        <w:pStyle w:val="B1"/>
      </w:pPr>
      <w:r w:rsidRPr="007F2770">
        <w:t>d)</w:t>
      </w:r>
      <w:r w:rsidRPr="007F2770">
        <w:tab/>
        <w:t>"Emergency services fallback not supported" if network does not support the emergency services fallback procedure when the UE is in any cell connected to 5GCN.</w:t>
      </w:r>
    </w:p>
    <w:p w14:paraId="4D9904D4" w14:textId="77777777" w:rsidR="00696A1D" w:rsidRPr="007F2770" w:rsidRDefault="00696A1D" w:rsidP="00696A1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025B23A5" w14:textId="77777777" w:rsidR="00696A1D" w:rsidRPr="007F2770" w:rsidRDefault="00696A1D" w:rsidP="00696A1D">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 xml:space="preserve">he UE's support of emergency services fallback is not per RAT, </w:t>
      </w:r>
      <w:proofErr w:type="gramStart"/>
      <w:r w:rsidRPr="007F2770">
        <w:t>i.e.</w:t>
      </w:r>
      <w:proofErr w:type="gramEnd"/>
      <w:r w:rsidRPr="007F2770">
        <w:t xml:space="preserve"> the UE's support of emergency services fallback is the same for both NR connected to 5GCN and E-UTRA connected to 5GCN.</w:t>
      </w:r>
    </w:p>
    <w:p w14:paraId="7D731042" w14:textId="77777777" w:rsidR="00696A1D" w:rsidRPr="007F2770" w:rsidRDefault="00696A1D" w:rsidP="00696A1D">
      <w:r w:rsidRPr="007F2770">
        <w:t>If the UE indicates support for restriction on use of enhanced coverage in the REGISTRATION REQUEST message and:</w:t>
      </w:r>
    </w:p>
    <w:p w14:paraId="4243B156" w14:textId="77777777" w:rsidR="00696A1D" w:rsidRPr="007F2770" w:rsidRDefault="00696A1D" w:rsidP="00696A1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9F6F64D" w14:textId="77777777" w:rsidR="00696A1D" w:rsidRPr="007F2770" w:rsidRDefault="00696A1D" w:rsidP="00696A1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253BB71" w14:textId="77777777" w:rsidR="00696A1D" w:rsidRPr="007F2770" w:rsidRDefault="00696A1D" w:rsidP="00696A1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14AC539" w14:textId="77777777" w:rsidR="00696A1D" w:rsidRPr="007F2770" w:rsidRDefault="00696A1D" w:rsidP="00696A1D">
      <w:pPr>
        <w:rPr>
          <w:noProof/>
        </w:rPr>
      </w:pPr>
      <w:r w:rsidRPr="007F2770">
        <w:t xml:space="preserve">in the </w:t>
      </w:r>
      <w:r w:rsidRPr="007F2770">
        <w:rPr>
          <w:lang w:eastAsia="ko-KR"/>
        </w:rPr>
        <w:t>5GS network feature support IE in the REGISTRATION ACCEPT message</w:t>
      </w:r>
      <w:r w:rsidRPr="007F2770">
        <w:t>.</w:t>
      </w:r>
    </w:p>
    <w:p w14:paraId="5C7D207B" w14:textId="77777777" w:rsidR="00696A1D" w:rsidRPr="007F2770" w:rsidRDefault="00696A1D" w:rsidP="00696A1D">
      <w:r w:rsidRPr="007F2770">
        <w:t>Access identity 1 is only applicable while the UE is in N1 mode. Access identity 2 is only applicable while the UE is in N1 mode.</w:t>
      </w:r>
    </w:p>
    <w:p w14:paraId="4753E36D" w14:textId="77777777" w:rsidR="00696A1D" w:rsidRPr="007F2770" w:rsidRDefault="00696A1D" w:rsidP="00696A1D">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w:t>
      </w:r>
      <w:r w:rsidRPr="007F2770">
        <w:lastRenderedPageBreak/>
        <w:t>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848B724" w14:textId="77777777" w:rsidR="00696A1D" w:rsidRPr="007F2770" w:rsidRDefault="00696A1D" w:rsidP="00696A1D">
      <w:pPr>
        <w:pStyle w:val="B1"/>
      </w:pPr>
      <w:r w:rsidRPr="007F2770">
        <w:t>-</w:t>
      </w:r>
      <w:r w:rsidRPr="007F2770">
        <w:tab/>
        <w:t>if the UE is not operating in SNPN access operation mode:</w:t>
      </w:r>
    </w:p>
    <w:p w14:paraId="18A6EB86" w14:textId="77777777" w:rsidR="00696A1D" w:rsidRPr="007F2770" w:rsidRDefault="00696A1D" w:rsidP="00696A1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A62881" w14:textId="77777777" w:rsidR="00696A1D" w:rsidRPr="007F2770" w:rsidRDefault="00696A1D" w:rsidP="00696A1D">
      <w:pPr>
        <w:pStyle w:val="B2"/>
      </w:pPr>
      <w:r w:rsidRPr="007F2770">
        <w:t>b)</w:t>
      </w:r>
      <w:r w:rsidRPr="007F2770">
        <w:tab/>
        <w:t>upon receiving a REGISTRATION ACCEPT message with the MPS indicator bit set to "Access identity 1 valid":</w:t>
      </w:r>
    </w:p>
    <w:p w14:paraId="3F6CB8E0" w14:textId="77777777" w:rsidR="00696A1D" w:rsidRPr="007F2770" w:rsidRDefault="00696A1D" w:rsidP="00696A1D">
      <w:pPr>
        <w:pStyle w:val="B3"/>
      </w:pPr>
      <w:r w:rsidRPr="007F2770">
        <w:t>-</w:t>
      </w:r>
      <w:r w:rsidRPr="007F2770">
        <w:tab/>
        <w:t>via 3GPP access; or</w:t>
      </w:r>
    </w:p>
    <w:p w14:paraId="48FD4550" w14:textId="77777777" w:rsidR="00696A1D" w:rsidRPr="007F2770" w:rsidRDefault="00696A1D" w:rsidP="00696A1D">
      <w:pPr>
        <w:pStyle w:val="B3"/>
      </w:pPr>
      <w:r w:rsidRPr="007F2770">
        <w:t>-</w:t>
      </w:r>
      <w:r w:rsidRPr="007F2770">
        <w:tab/>
        <w:t>via non-3GPP access if the UE is registered to the same PLMN over 3GPP access and non-3GPP access;</w:t>
      </w:r>
    </w:p>
    <w:p w14:paraId="3758E308" w14:textId="77777777" w:rsidR="00696A1D" w:rsidRPr="007F2770" w:rsidRDefault="00696A1D" w:rsidP="00696A1D">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80A82FE" w14:textId="77777777" w:rsidR="00696A1D" w:rsidRPr="007F2770" w:rsidRDefault="00696A1D" w:rsidP="00696A1D">
      <w:pPr>
        <w:pStyle w:val="B3"/>
      </w:pPr>
      <w:r w:rsidRPr="007F2770">
        <w:t>-</w:t>
      </w:r>
      <w:r w:rsidRPr="007F2770">
        <w:tab/>
        <w:t>via 3GPP access; or</w:t>
      </w:r>
    </w:p>
    <w:p w14:paraId="76504959" w14:textId="77777777" w:rsidR="00696A1D" w:rsidRPr="007F2770" w:rsidRDefault="00696A1D" w:rsidP="00696A1D">
      <w:pPr>
        <w:pStyle w:val="B3"/>
      </w:pPr>
      <w:r w:rsidRPr="007F2770">
        <w:t>-</w:t>
      </w:r>
      <w:r w:rsidRPr="007F2770">
        <w:tab/>
        <w:t>via non-3GPP access if the UE is registered to the same PLMN over 3GPP access and non-3GPP access; or</w:t>
      </w:r>
    </w:p>
    <w:p w14:paraId="011ADDF0" w14:textId="77777777" w:rsidR="00696A1D" w:rsidRPr="007F2770" w:rsidRDefault="00696A1D" w:rsidP="00696A1D">
      <w:pPr>
        <w:pStyle w:val="B2"/>
      </w:pPr>
      <w:r w:rsidRPr="007F2770">
        <w:tab/>
        <w:t>until the UE selects a non-equivalent PLMN over 3GPP access;</w:t>
      </w:r>
    </w:p>
    <w:p w14:paraId="7EC0E460" w14:textId="77777777" w:rsidR="00696A1D" w:rsidRPr="007F2770" w:rsidRDefault="00696A1D" w:rsidP="00696A1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9062CD0" w14:textId="77777777" w:rsidR="00696A1D" w:rsidRPr="007F2770" w:rsidRDefault="00696A1D" w:rsidP="00696A1D">
      <w:pPr>
        <w:pStyle w:val="B3"/>
      </w:pPr>
      <w:r w:rsidRPr="007F2770">
        <w:t>-</w:t>
      </w:r>
      <w:r w:rsidRPr="007F2770">
        <w:tab/>
        <w:t xml:space="preserve">via non-3GPP access; or </w:t>
      </w:r>
    </w:p>
    <w:p w14:paraId="0CF20933" w14:textId="77777777" w:rsidR="00696A1D" w:rsidRPr="007F2770" w:rsidRDefault="00696A1D" w:rsidP="00696A1D">
      <w:pPr>
        <w:pStyle w:val="B3"/>
      </w:pPr>
      <w:r w:rsidRPr="007F2770">
        <w:t>-</w:t>
      </w:r>
      <w:r w:rsidRPr="007F2770">
        <w:tab/>
        <w:t>via 3GPP access if the UE is registered to the same PLMN over 3GPP access and non-3GPP access;</w:t>
      </w:r>
    </w:p>
    <w:p w14:paraId="3C5790A4" w14:textId="77777777" w:rsidR="00696A1D" w:rsidRPr="007F2770" w:rsidRDefault="00696A1D" w:rsidP="00696A1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654B661" w14:textId="77777777" w:rsidR="00696A1D" w:rsidRPr="007F2770" w:rsidRDefault="00696A1D" w:rsidP="00696A1D">
      <w:pPr>
        <w:pStyle w:val="B3"/>
      </w:pPr>
      <w:r w:rsidRPr="007F2770">
        <w:t>-</w:t>
      </w:r>
      <w:r w:rsidRPr="007F2770">
        <w:tab/>
        <w:t>via non-3GPP access; or</w:t>
      </w:r>
    </w:p>
    <w:p w14:paraId="7AE54FB2" w14:textId="77777777" w:rsidR="00696A1D" w:rsidRPr="007F2770" w:rsidRDefault="00696A1D" w:rsidP="00696A1D">
      <w:pPr>
        <w:pStyle w:val="B3"/>
      </w:pPr>
      <w:r w:rsidRPr="007F2770">
        <w:t>-</w:t>
      </w:r>
      <w:r w:rsidRPr="007F2770">
        <w:tab/>
        <w:t>via 3GPP access if the UE is registered to the same PLMN over 3GPP access and non-3GPP access; or</w:t>
      </w:r>
    </w:p>
    <w:p w14:paraId="4A2F632A" w14:textId="77777777" w:rsidR="00696A1D" w:rsidRPr="007F2770" w:rsidRDefault="00696A1D" w:rsidP="00696A1D">
      <w:pPr>
        <w:pStyle w:val="B2"/>
      </w:pPr>
      <w:r w:rsidRPr="007F2770">
        <w:tab/>
        <w:t>until the UE selects a non-equivalent PLMN over non-3GPP access;</w:t>
      </w:r>
    </w:p>
    <w:p w14:paraId="16FC13B5" w14:textId="77777777" w:rsidR="00696A1D" w:rsidRPr="007F2770" w:rsidRDefault="00696A1D" w:rsidP="00696A1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F8CCB3D" w14:textId="77777777" w:rsidR="00696A1D" w:rsidRPr="007F2770" w:rsidRDefault="00696A1D" w:rsidP="00696A1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75DBDC0" w14:textId="77777777" w:rsidR="00696A1D" w:rsidRPr="007F2770" w:rsidRDefault="00696A1D" w:rsidP="00696A1D">
      <w:pPr>
        <w:pStyle w:val="B2"/>
      </w:pPr>
      <w:r w:rsidRPr="007F2770">
        <w:lastRenderedPageBreak/>
        <w:t>e)</w:t>
      </w:r>
      <w:r w:rsidRPr="007F2770">
        <w:tab/>
        <w:t>upon receiving a REGISTRATION ACCEPT message with the MCS indicator bit set to "Access identity 2 valid":</w:t>
      </w:r>
    </w:p>
    <w:p w14:paraId="22453961" w14:textId="77777777" w:rsidR="00696A1D" w:rsidRPr="007F2770" w:rsidRDefault="00696A1D" w:rsidP="00696A1D">
      <w:pPr>
        <w:pStyle w:val="B3"/>
      </w:pPr>
      <w:r w:rsidRPr="007F2770">
        <w:t>-</w:t>
      </w:r>
      <w:r w:rsidRPr="007F2770">
        <w:tab/>
        <w:t>via 3GPP access; or</w:t>
      </w:r>
    </w:p>
    <w:p w14:paraId="54B714C8" w14:textId="77777777" w:rsidR="00696A1D" w:rsidRPr="007F2770" w:rsidRDefault="00696A1D" w:rsidP="00696A1D">
      <w:pPr>
        <w:pStyle w:val="B3"/>
      </w:pPr>
      <w:r w:rsidRPr="007F2770">
        <w:t>-</w:t>
      </w:r>
      <w:r w:rsidRPr="007F2770">
        <w:tab/>
        <w:t>via non-3GPP access if the UE is registered to the same PLMN over 3GPP access and non-3GPP access;</w:t>
      </w:r>
    </w:p>
    <w:p w14:paraId="0EA50EA2" w14:textId="77777777" w:rsidR="00696A1D" w:rsidRPr="007F2770" w:rsidRDefault="00696A1D" w:rsidP="00696A1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D2F0563" w14:textId="77777777" w:rsidR="00696A1D" w:rsidRPr="007F2770" w:rsidRDefault="00696A1D" w:rsidP="00696A1D">
      <w:pPr>
        <w:pStyle w:val="B3"/>
      </w:pPr>
      <w:r w:rsidRPr="007F2770">
        <w:t>-</w:t>
      </w:r>
      <w:r w:rsidRPr="007F2770">
        <w:tab/>
        <w:t>via 3GPP access</w:t>
      </w:r>
      <w:r w:rsidRPr="007F2770">
        <w:rPr>
          <w:rFonts w:hint="eastAsia"/>
          <w:lang w:eastAsia="zh-TW"/>
        </w:rPr>
        <w:t>;</w:t>
      </w:r>
      <w:r w:rsidRPr="007F2770">
        <w:t xml:space="preserve"> or</w:t>
      </w:r>
    </w:p>
    <w:p w14:paraId="3FEE8B12" w14:textId="77777777" w:rsidR="00696A1D" w:rsidRPr="007F2770" w:rsidRDefault="00696A1D" w:rsidP="00696A1D">
      <w:pPr>
        <w:pStyle w:val="B3"/>
      </w:pPr>
      <w:r w:rsidRPr="007F2770">
        <w:t>-</w:t>
      </w:r>
      <w:r w:rsidRPr="007F2770">
        <w:tab/>
        <w:t>via non-3GPP access if the UE is registered to the same PLMN over 3GPP access and non-3GPP access; or</w:t>
      </w:r>
    </w:p>
    <w:p w14:paraId="3D59FECA" w14:textId="77777777" w:rsidR="00696A1D" w:rsidRPr="007F2770" w:rsidRDefault="00696A1D" w:rsidP="00696A1D">
      <w:pPr>
        <w:pStyle w:val="B2"/>
      </w:pPr>
      <w:r w:rsidRPr="007F2770">
        <w:tab/>
        <w:t>until the UE selects a non-equivalent PLMN over 3GPP access;</w:t>
      </w:r>
    </w:p>
    <w:p w14:paraId="40906FA3" w14:textId="77777777" w:rsidR="00696A1D" w:rsidRPr="007F2770" w:rsidRDefault="00696A1D" w:rsidP="00696A1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0179B68" w14:textId="77777777" w:rsidR="00696A1D" w:rsidRPr="007F2770" w:rsidRDefault="00696A1D" w:rsidP="00696A1D">
      <w:pPr>
        <w:pStyle w:val="B3"/>
      </w:pPr>
      <w:r w:rsidRPr="007F2770">
        <w:t>-</w:t>
      </w:r>
      <w:r w:rsidRPr="007F2770">
        <w:tab/>
        <w:t>via non-3GPP access; or</w:t>
      </w:r>
    </w:p>
    <w:p w14:paraId="24B19A6F" w14:textId="77777777" w:rsidR="00696A1D" w:rsidRPr="007F2770" w:rsidRDefault="00696A1D" w:rsidP="00696A1D">
      <w:pPr>
        <w:pStyle w:val="B3"/>
      </w:pPr>
      <w:r w:rsidRPr="007F2770">
        <w:t>-</w:t>
      </w:r>
      <w:r w:rsidRPr="007F2770">
        <w:tab/>
        <w:t>via 3GPP access if the UE is registered to the same PLMN over 3GPP access and non-3GPP access;</w:t>
      </w:r>
    </w:p>
    <w:p w14:paraId="4C7E49E6" w14:textId="77777777" w:rsidR="00696A1D" w:rsidRPr="007F2770" w:rsidRDefault="00696A1D" w:rsidP="00696A1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3E5DF2A" w14:textId="77777777" w:rsidR="00696A1D" w:rsidRPr="007F2770" w:rsidRDefault="00696A1D" w:rsidP="00696A1D">
      <w:pPr>
        <w:pStyle w:val="B3"/>
      </w:pPr>
      <w:r w:rsidRPr="007F2770">
        <w:t>-</w:t>
      </w:r>
      <w:r w:rsidRPr="007F2770">
        <w:tab/>
        <w:t>via non-3GPP access; or</w:t>
      </w:r>
    </w:p>
    <w:p w14:paraId="44AF033B" w14:textId="77777777" w:rsidR="00696A1D" w:rsidRPr="007F2770" w:rsidRDefault="00696A1D" w:rsidP="00696A1D">
      <w:pPr>
        <w:pStyle w:val="B3"/>
      </w:pPr>
      <w:r w:rsidRPr="007F2770">
        <w:t>-</w:t>
      </w:r>
      <w:r w:rsidRPr="007F2770">
        <w:tab/>
        <w:t>via 3GPP access if the UE is registered to the same PLMN over 3GPP access and non-3GPP access; or</w:t>
      </w:r>
    </w:p>
    <w:p w14:paraId="091BD863" w14:textId="77777777" w:rsidR="00696A1D" w:rsidRPr="007F2770" w:rsidRDefault="00696A1D" w:rsidP="00696A1D">
      <w:pPr>
        <w:pStyle w:val="B2"/>
      </w:pPr>
      <w:r w:rsidRPr="007F2770">
        <w:tab/>
        <w:t>until the UE selects a non-equivalent PLMN over non-3GPP access; and</w:t>
      </w:r>
    </w:p>
    <w:p w14:paraId="0C48FB4D" w14:textId="77777777" w:rsidR="00696A1D" w:rsidRPr="007F2770" w:rsidRDefault="00696A1D" w:rsidP="00696A1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6DD6853" w14:textId="77777777" w:rsidR="00696A1D" w:rsidRPr="007F2770" w:rsidRDefault="00696A1D" w:rsidP="00696A1D">
      <w:pPr>
        <w:pStyle w:val="B1"/>
      </w:pPr>
      <w:r w:rsidRPr="007F2770">
        <w:t>-</w:t>
      </w:r>
      <w:r w:rsidRPr="007F2770">
        <w:tab/>
        <w:t>if the UE is operating in SNPN access operation mode:</w:t>
      </w:r>
    </w:p>
    <w:p w14:paraId="56F83090" w14:textId="77777777" w:rsidR="00696A1D" w:rsidRPr="007F2770" w:rsidRDefault="00696A1D" w:rsidP="00696A1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A6BDA2F" w14:textId="77777777" w:rsidR="00696A1D" w:rsidRPr="007F2770" w:rsidRDefault="00696A1D" w:rsidP="00696A1D">
      <w:pPr>
        <w:pStyle w:val="B2"/>
      </w:pPr>
      <w:r w:rsidRPr="007F2770">
        <w:t>b)</w:t>
      </w:r>
      <w:r w:rsidRPr="007F2770">
        <w:tab/>
        <w:t>upon receiving a REGISTRATION ACCEPT message with the MPS indicator bit set to "Access identity 1 valid":</w:t>
      </w:r>
    </w:p>
    <w:p w14:paraId="669DF6B1" w14:textId="77777777" w:rsidR="00696A1D" w:rsidRPr="007F2770" w:rsidRDefault="00696A1D" w:rsidP="00696A1D">
      <w:pPr>
        <w:pStyle w:val="B3"/>
      </w:pPr>
      <w:r w:rsidRPr="007F2770">
        <w:t>-</w:t>
      </w:r>
      <w:r w:rsidRPr="007F2770">
        <w:tab/>
        <w:t>via 3GPP access; or</w:t>
      </w:r>
    </w:p>
    <w:p w14:paraId="550DD84A" w14:textId="77777777" w:rsidR="00696A1D" w:rsidRPr="007F2770" w:rsidRDefault="00696A1D" w:rsidP="00696A1D">
      <w:pPr>
        <w:pStyle w:val="B3"/>
      </w:pPr>
      <w:r w:rsidRPr="007F2770">
        <w:t>-</w:t>
      </w:r>
      <w:r w:rsidRPr="007F2770">
        <w:tab/>
        <w:t xml:space="preserve">via non-3GPP access if the UE is registered to the same SNPN over 3GPP access and non-3GPP access; </w:t>
      </w:r>
    </w:p>
    <w:p w14:paraId="0F2F6F9E" w14:textId="77777777" w:rsidR="00696A1D" w:rsidRPr="007F2770" w:rsidRDefault="00696A1D" w:rsidP="00696A1D">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29D9C6FC" w14:textId="77777777" w:rsidR="00696A1D" w:rsidRPr="007F2770" w:rsidRDefault="00696A1D" w:rsidP="00696A1D">
      <w:pPr>
        <w:pStyle w:val="B3"/>
      </w:pPr>
      <w:r w:rsidRPr="007F2770">
        <w:t>-</w:t>
      </w:r>
      <w:r w:rsidRPr="007F2770">
        <w:tab/>
        <w:t>via 3GPP access; or</w:t>
      </w:r>
    </w:p>
    <w:p w14:paraId="22B36912" w14:textId="77777777" w:rsidR="00696A1D" w:rsidRPr="007F2770" w:rsidRDefault="00696A1D" w:rsidP="00696A1D">
      <w:pPr>
        <w:pStyle w:val="B3"/>
      </w:pPr>
      <w:r w:rsidRPr="007F2770">
        <w:t>-</w:t>
      </w:r>
      <w:r w:rsidRPr="007F2770">
        <w:tab/>
        <w:t>via non-3GPP access if the UE is registered to the same SNPN over 3GPP access and non-3GPP access; or</w:t>
      </w:r>
    </w:p>
    <w:p w14:paraId="57D2A1DE" w14:textId="77777777" w:rsidR="00696A1D" w:rsidRPr="007F2770" w:rsidRDefault="00696A1D" w:rsidP="00696A1D">
      <w:pPr>
        <w:pStyle w:val="B2"/>
      </w:pPr>
      <w:r w:rsidRPr="007F2770">
        <w:tab/>
        <w:t>until the UE selects a non-equivalent SNPN over 3GPP access;</w:t>
      </w:r>
    </w:p>
    <w:p w14:paraId="4698A2AE" w14:textId="77777777" w:rsidR="00696A1D" w:rsidRPr="007F2770" w:rsidRDefault="00696A1D" w:rsidP="00696A1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8A5CFAA" w14:textId="77777777" w:rsidR="00696A1D" w:rsidRPr="007F2770" w:rsidRDefault="00696A1D" w:rsidP="00696A1D">
      <w:pPr>
        <w:pStyle w:val="B3"/>
      </w:pPr>
      <w:r w:rsidRPr="007F2770">
        <w:t>-</w:t>
      </w:r>
      <w:r w:rsidRPr="007F2770">
        <w:tab/>
        <w:t>via non-3GPP access; or</w:t>
      </w:r>
    </w:p>
    <w:p w14:paraId="3C1CA086" w14:textId="77777777" w:rsidR="00696A1D" w:rsidRPr="007F2770" w:rsidRDefault="00696A1D" w:rsidP="00696A1D">
      <w:pPr>
        <w:pStyle w:val="B3"/>
      </w:pPr>
      <w:r w:rsidRPr="007F2770">
        <w:t>-</w:t>
      </w:r>
      <w:r w:rsidRPr="007F2770">
        <w:tab/>
        <w:t>via 3GPP access if the UE is registered to the same SNPN over 3GPP access and non-3GPP access;</w:t>
      </w:r>
    </w:p>
    <w:p w14:paraId="31470082" w14:textId="77777777" w:rsidR="00696A1D" w:rsidRPr="007F2770" w:rsidRDefault="00696A1D" w:rsidP="00696A1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BEB4E2D" w14:textId="77777777" w:rsidR="00696A1D" w:rsidRPr="007F2770" w:rsidRDefault="00696A1D" w:rsidP="00696A1D">
      <w:pPr>
        <w:pStyle w:val="B3"/>
      </w:pPr>
      <w:r w:rsidRPr="007F2770">
        <w:t>-</w:t>
      </w:r>
      <w:r w:rsidRPr="007F2770">
        <w:tab/>
        <w:t>via non-3GPP access; or</w:t>
      </w:r>
    </w:p>
    <w:p w14:paraId="5D22CABF" w14:textId="77777777" w:rsidR="00696A1D" w:rsidRPr="007F2770" w:rsidRDefault="00696A1D" w:rsidP="00696A1D">
      <w:pPr>
        <w:pStyle w:val="B3"/>
      </w:pPr>
      <w:r w:rsidRPr="007F2770">
        <w:t>-</w:t>
      </w:r>
      <w:r w:rsidRPr="007F2770">
        <w:tab/>
        <w:t>via 3GPP access if the UE is registered to the same SNPN over 3GPP access and non-3GPP access; or</w:t>
      </w:r>
    </w:p>
    <w:p w14:paraId="1AC8D648" w14:textId="77777777" w:rsidR="00696A1D" w:rsidRPr="007F2770" w:rsidRDefault="00696A1D" w:rsidP="00696A1D">
      <w:pPr>
        <w:pStyle w:val="B2"/>
      </w:pPr>
      <w:r w:rsidRPr="007F2770">
        <w:tab/>
        <w:t>until the UE selects a non-equivalent SNPN over non-3GPP access;</w:t>
      </w:r>
    </w:p>
    <w:p w14:paraId="25D15A48" w14:textId="77777777" w:rsidR="00696A1D" w:rsidRPr="007F2770" w:rsidRDefault="00696A1D" w:rsidP="00696A1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B8132A0" w14:textId="77777777" w:rsidR="00696A1D" w:rsidRPr="007F2770" w:rsidRDefault="00696A1D" w:rsidP="00696A1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6802659" w14:textId="77777777" w:rsidR="00696A1D" w:rsidRPr="007F2770" w:rsidRDefault="00696A1D" w:rsidP="00696A1D">
      <w:pPr>
        <w:pStyle w:val="B2"/>
      </w:pPr>
      <w:r w:rsidRPr="007F2770">
        <w:t>e)</w:t>
      </w:r>
      <w:r w:rsidRPr="007F2770">
        <w:tab/>
        <w:t>upon receiving a REGISTRATION ACCEPT message with the MCS indicator bit set to "Access identity 2 valid":</w:t>
      </w:r>
    </w:p>
    <w:p w14:paraId="0D4C18D9" w14:textId="77777777" w:rsidR="00696A1D" w:rsidRPr="007F2770" w:rsidRDefault="00696A1D" w:rsidP="00696A1D">
      <w:pPr>
        <w:pStyle w:val="B3"/>
      </w:pPr>
      <w:r w:rsidRPr="007F2770">
        <w:t>-</w:t>
      </w:r>
      <w:r w:rsidRPr="007F2770">
        <w:tab/>
        <w:t>via 3GPP access; or</w:t>
      </w:r>
    </w:p>
    <w:p w14:paraId="3B62019E" w14:textId="77777777" w:rsidR="00696A1D" w:rsidRPr="007F2770" w:rsidRDefault="00696A1D" w:rsidP="00696A1D">
      <w:pPr>
        <w:pStyle w:val="B3"/>
      </w:pPr>
      <w:r w:rsidRPr="007F2770">
        <w:t>-</w:t>
      </w:r>
      <w:r w:rsidRPr="007F2770">
        <w:tab/>
        <w:t>via non-3GPP access if the UE is registered to the same SNPN over 3GPP access and non-3GPP access;</w:t>
      </w:r>
    </w:p>
    <w:p w14:paraId="39E4DA7F" w14:textId="77777777" w:rsidR="00696A1D" w:rsidRPr="007F2770" w:rsidRDefault="00696A1D" w:rsidP="00696A1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1B9F1AA6" w14:textId="77777777" w:rsidR="00696A1D" w:rsidRPr="007F2770" w:rsidRDefault="00696A1D" w:rsidP="00696A1D">
      <w:pPr>
        <w:pStyle w:val="B3"/>
      </w:pPr>
      <w:r w:rsidRPr="007F2770">
        <w:t>-</w:t>
      </w:r>
      <w:r w:rsidRPr="007F2770">
        <w:tab/>
        <w:t>via 3GPP access; or</w:t>
      </w:r>
    </w:p>
    <w:p w14:paraId="41CE03FB" w14:textId="77777777" w:rsidR="00696A1D" w:rsidRPr="007F2770" w:rsidRDefault="00696A1D" w:rsidP="00696A1D">
      <w:pPr>
        <w:pStyle w:val="B3"/>
      </w:pPr>
      <w:r w:rsidRPr="007F2770">
        <w:t>-</w:t>
      </w:r>
      <w:r w:rsidRPr="007F2770">
        <w:tab/>
        <w:t>via non-3GPP access if the UE is registered to the same SNPN over 3GPP access and non-3GPP access; or</w:t>
      </w:r>
    </w:p>
    <w:p w14:paraId="177B9E6F" w14:textId="77777777" w:rsidR="00696A1D" w:rsidRPr="007F2770" w:rsidRDefault="00696A1D" w:rsidP="00696A1D">
      <w:pPr>
        <w:pStyle w:val="B2"/>
      </w:pPr>
      <w:r w:rsidRPr="007F2770">
        <w:tab/>
        <w:t>until the UE selects a non-equivalent SNPN;</w:t>
      </w:r>
    </w:p>
    <w:p w14:paraId="7C79D187" w14:textId="77777777" w:rsidR="00696A1D" w:rsidRPr="007F2770" w:rsidRDefault="00696A1D" w:rsidP="00696A1D">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686813A3" w14:textId="77777777" w:rsidR="00696A1D" w:rsidRPr="007F2770" w:rsidRDefault="00696A1D" w:rsidP="00696A1D">
      <w:pPr>
        <w:pStyle w:val="B3"/>
      </w:pPr>
      <w:r w:rsidRPr="007F2770">
        <w:t>-</w:t>
      </w:r>
      <w:r w:rsidRPr="007F2770">
        <w:tab/>
        <w:t>via non-3GPP access; or</w:t>
      </w:r>
    </w:p>
    <w:p w14:paraId="7BC64E1F" w14:textId="77777777" w:rsidR="00696A1D" w:rsidRPr="007F2770" w:rsidRDefault="00696A1D" w:rsidP="00696A1D">
      <w:pPr>
        <w:pStyle w:val="B3"/>
      </w:pPr>
      <w:r w:rsidRPr="007F2770">
        <w:t>-</w:t>
      </w:r>
      <w:r w:rsidRPr="007F2770">
        <w:tab/>
        <w:t>via 3GPP access if the UE is registered to the same SNPN over 3GPP access and non-3GPP access;</w:t>
      </w:r>
    </w:p>
    <w:p w14:paraId="01AFE969" w14:textId="77777777" w:rsidR="00696A1D" w:rsidRPr="007F2770" w:rsidRDefault="00696A1D" w:rsidP="00696A1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49A1538" w14:textId="77777777" w:rsidR="00696A1D" w:rsidRPr="007F2770" w:rsidRDefault="00696A1D" w:rsidP="00696A1D">
      <w:pPr>
        <w:pStyle w:val="B3"/>
      </w:pPr>
      <w:r w:rsidRPr="007F2770">
        <w:t>-</w:t>
      </w:r>
      <w:r w:rsidRPr="007F2770">
        <w:tab/>
        <w:t>via non-3GPP access; or</w:t>
      </w:r>
    </w:p>
    <w:p w14:paraId="362CE867" w14:textId="77777777" w:rsidR="00696A1D" w:rsidRPr="007F2770" w:rsidRDefault="00696A1D" w:rsidP="00696A1D">
      <w:pPr>
        <w:pStyle w:val="B3"/>
      </w:pPr>
      <w:r w:rsidRPr="007F2770">
        <w:t>-</w:t>
      </w:r>
      <w:r w:rsidRPr="007F2770">
        <w:tab/>
        <w:t>via 3GPP access if the UE is registered to the same SNPN over 3GPP access and non-3GPP access; or</w:t>
      </w:r>
    </w:p>
    <w:p w14:paraId="73DC86D7" w14:textId="77777777" w:rsidR="00696A1D" w:rsidRPr="007F2770" w:rsidRDefault="00696A1D" w:rsidP="00696A1D">
      <w:pPr>
        <w:pStyle w:val="B2"/>
      </w:pPr>
      <w:r w:rsidRPr="007F2770">
        <w:tab/>
        <w:t>until the UE selects a non-equivalent SNPN over non-3GPP access; and</w:t>
      </w:r>
    </w:p>
    <w:p w14:paraId="6E2DD49F" w14:textId="77777777" w:rsidR="00696A1D" w:rsidRPr="007F2770" w:rsidRDefault="00696A1D" w:rsidP="00696A1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F42D4F7" w14:textId="77777777" w:rsidR="00696A1D" w:rsidRPr="007F2770" w:rsidRDefault="00696A1D" w:rsidP="00696A1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1F0F5A6" w14:textId="77777777" w:rsidR="00696A1D" w:rsidRPr="007F2770" w:rsidRDefault="00696A1D" w:rsidP="00696A1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40CCD20" w14:textId="77777777" w:rsidR="00696A1D" w:rsidRPr="007F2770" w:rsidRDefault="00696A1D" w:rsidP="00696A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62D27" w14:textId="77777777" w:rsidR="00696A1D" w:rsidRPr="007F2770" w:rsidRDefault="00696A1D" w:rsidP="00696A1D">
      <w:pPr>
        <w:pStyle w:val="B2"/>
      </w:pPr>
      <w:r w:rsidRPr="007F2770">
        <w:t>1)</w:t>
      </w:r>
      <w:r w:rsidRPr="007F2770">
        <w:tab/>
        <w:t>the V2XCEPC5 bit to "V2X communication over E-UTRA-PC5 supported"; or</w:t>
      </w:r>
    </w:p>
    <w:p w14:paraId="659EF38D" w14:textId="77777777" w:rsidR="00696A1D" w:rsidRPr="007F2770" w:rsidRDefault="00696A1D" w:rsidP="00696A1D">
      <w:pPr>
        <w:pStyle w:val="B2"/>
      </w:pPr>
      <w:r w:rsidRPr="007F2770">
        <w:t>2)</w:t>
      </w:r>
      <w:r w:rsidRPr="007F2770">
        <w:tab/>
        <w:t>the V2XCNPC5 bit to "V2X communication over NR-PC5 supported"; and</w:t>
      </w:r>
    </w:p>
    <w:p w14:paraId="1DF265E1" w14:textId="77777777" w:rsidR="00696A1D" w:rsidRPr="007F2770" w:rsidRDefault="00696A1D" w:rsidP="00696A1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73B33AA" w14:textId="77777777" w:rsidR="00696A1D" w:rsidRDefault="00696A1D" w:rsidP="00696A1D">
      <w:pPr>
        <w:rPr>
          <w:lang w:eastAsia="ko-KR"/>
        </w:rPr>
      </w:pPr>
      <w:r w:rsidRPr="007F2770">
        <w:rPr>
          <w:lang w:eastAsia="ko-KR"/>
        </w:rPr>
        <w:t>the AMF should not immediately release the NAS signalling connection after the completion of the registration procedure.</w:t>
      </w:r>
    </w:p>
    <w:p w14:paraId="3539F32D" w14:textId="77777777" w:rsidR="00696A1D" w:rsidRPr="007F2770" w:rsidRDefault="00696A1D" w:rsidP="00696A1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B32C6EA" w14:textId="77777777" w:rsidR="00696A1D" w:rsidRPr="007F2770" w:rsidRDefault="00696A1D" w:rsidP="00696A1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05B003" w14:textId="77777777" w:rsidR="00696A1D" w:rsidRPr="007F2770" w:rsidRDefault="00696A1D" w:rsidP="00696A1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33E34FD" w14:textId="77777777" w:rsidR="00696A1D" w:rsidRPr="007F2770" w:rsidRDefault="00696A1D" w:rsidP="00696A1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48395D7" w14:textId="77777777" w:rsidR="00696A1D" w:rsidRPr="007F2770" w:rsidRDefault="00696A1D" w:rsidP="00696A1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7184154" w14:textId="77777777" w:rsidR="00696A1D" w:rsidRPr="00294B40" w:rsidRDefault="00696A1D" w:rsidP="00696A1D">
      <w:pPr>
        <w:rPr>
          <w:rFonts w:eastAsia="Malgun Gothic"/>
          <w:lang w:eastAsia="ko-KR"/>
        </w:rPr>
      </w:pPr>
      <w:r w:rsidRPr="007F2770">
        <w:rPr>
          <w:lang w:eastAsia="ko-KR"/>
        </w:rPr>
        <w:t>the AMF should not immediately release the NAS signalling connection after the completion of the registration procedure.</w:t>
      </w:r>
    </w:p>
    <w:p w14:paraId="588F26C1" w14:textId="77777777" w:rsidR="00696A1D" w:rsidRPr="007F2770" w:rsidRDefault="00696A1D" w:rsidP="00696A1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6CEA1E5" w14:textId="77777777" w:rsidR="00696A1D" w:rsidRPr="007F2770" w:rsidRDefault="00696A1D" w:rsidP="00696A1D">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0257142" w14:textId="77777777" w:rsidR="00696A1D" w:rsidRPr="007F2770" w:rsidRDefault="00696A1D" w:rsidP="00696A1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776CB1D" w14:textId="77777777" w:rsidR="00696A1D" w:rsidRPr="007F2770" w:rsidRDefault="00696A1D" w:rsidP="00696A1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235B0515" w14:textId="77777777" w:rsidR="00696A1D" w:rsidRPr="007F2770" w:rsidRDefault="00696A1D" w:rsidP="00696A1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5DEBFAE" w14:textId="77777777" w:rsidR="00696A1D" w:rsidRDefault="00696A1D" w:rsidP="00696A1D">
      <w:pPr>
        <w:rPr>
          <w:lang w:eastAsia="ko-KR"/>
        </w:rPr>
      </w:pPr>
      <w:r w:rsidRPr="007F2770">
        <w:rPr>
          <w:lang w:eastAsia="ko-KR"/>
        </w:rPr>
        <w:t>the AMF should not immediately release the NAS signalling connection after the completion of the registration procedure.</w:t>
      </w:r>
    </w:p>
    <w:p w14:paraId="7D6C7A3B" w14:textId="77777777" w:rsidR="00696A1D" w:rsidRDefault="00696A1D" w:rsidP="00696A1D">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9A2BBC" w14:textId="77777777" w:rsidR="00696A1D" w:rsidRDefault="00696A1D" w:rsidP="00696A1D">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468CA057" w14:textId="77777777" w:rsidR="00696A1D" w:rsidRDefault="00696A1D" w:rsidP="00696A1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BF009AB" w14:textId="77777777" w:rsidR="00696A1D" w:rsidRDefault="00696A1D" w:rsidP="00696A1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2AF935A" w14:textId="77777777" w:rsidR="00696A1D" w:rsidRPr="007F2770" w:rsidRDefault="00696A1D" w:rsidP="00696A1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4B4C050" w14:textId="77777777" w:rsidR="00696A1D" w:rsidRPr="007F2770" w:rsidRDefault="00696A1D" w:rsidP="00696A1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5425DA9" w14:textId="77777777" w:rsidR="00696A1D" w:rsidRPr="007F2770" w:rsidRDefault="00696A1D" w:rsidP="00696A1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E0FD064" w14:textId="77777777" w:rsidR="00696A1D" w:rsidRPr="007F2770" w:rsidRDefault="00696A1D" w:rsidP="00696A1D">
      <w:pPr>
        <w:rPr>
          <w:rFonts w:eastAsia="Malgun Gothic"/>
        </w:rPr>
      </w:pPr>
      <w:r w:rsidRPr="007F2770">
        <w:rPr>
          <w:rFonts w:eastAsia="Malgun Gothic"/>
        </w:rPr>
        <w:t xml:space="preserve">If the network cannot derive the UE's identity from the 5G-GUTI because of </w:t>
      </w:r>
      <w:proofErr w:type="gramStart"/>
      <w:r w:rsidRPr="007F2770">
        <w:rPr>
          <w:rFonts w:eastAsia="Malgun Gothic"/>
        </w:rPr>
        <w:t>e.g.</w:t>
      </w:r>
      <w:proofErr w:type="gramEnd"/>
      <w:r w:rsidRPr="007F2770">
        <w:rPr>
          <w:rFonts w:eastAsia="Malgun Gothic"/>
        </w:rPr>
        <w:t xml:space="preserve">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FBA8EC7" w14:textId="77777777" w:rsidR="00696A1D" w:rsidRPr="007F2770" w:rsidRDefault="00696A1D" w:rsidP="00696A1D">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3044B45" w14:textId="77777777" w:rsidR="00696A1D" w:rsidRPr="007F2770" w:rsidRDefault="00696A1D" w:rsidP="00696A1D">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6C89440" w14:textId="77777777" w:rsidR="00696A1D" w:rsidRPr="007F2770" w:rsidRDefault="00696A1D" w:rsidP="00696A1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7EC0A3B" w14:textId="77777777" w:rsidR="00696A1D" w:rsidRPr="007F2770" w:rsidRDefault="00696A1D" w:rsidP="00696A1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5514F01" w14:textId="77777777" w:rsidR="00696A1D" w:rsidRPr="007F2770" w:rsidRDefault="00696A1D" w:rsidP="00696A1D">
      <w:pPr>
        <w:pStyle w:val="NO"/>
      </w:pPr>
      <w:r w:rsidRPr="007F2770">
        <w:t>NOTE 2</w:t>
      </w:r>
      <w:r>
        <w:t>0</w:t>
      </w:r>
      <w:r w:rsidRPr="007F2770">
        <w:t>:</w:t>
      </w:r>
      <w:r w:rsidRPr="007F2770">
        <w:tab/>
      </w:r>
      <w:r>
        <w:t>Void</w:t>
      </w:r>
    </w:p>
    <w:p w14:paraId="6B509D79" w14:textId="77777777" w:rsidR="00696A1D" w:rsidRPr="007F2770" w:rsidRDefault="00696A1D" w:rsidP="00696A1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EB60912" w14:textId="77777777" w:rsidR="00696A1D" w:rsidRDefault="00696A1D" w:rsidP="00696A1D">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886B068" w14:textId="77777777" w:rsidR="00696A1D" w:rsidRPr="007F2770" w:rsidRDefault="00696A1D" w:rsidP="00696A1D">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622A80D0" w14:textId="77777777" w:rsidR="00696A1D" w:rsidRDefault="00696A1D" w:rsidP="00696A1D">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139C8F4C" w14:textId="77777777" w:rsidR="00696A1D" w:rsidRPr="007F2770" w:rsidRDefault="00696A1D" w:rsidP="00696A1D">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78320104" w14:textId="77777777" w:rsidR="00696A1D" w:rsidRDefault="00696A1D" w:rsidP="00696A1D">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15DEF50" w14:textId="77777777" w:rsidR="00696A1D" w:rsidRDefault="00696A1D" w:rsidP="00696A1D">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BB2A973" w14:textId="77777777" w:rsidR="00696A1D" w:rsidRDefault="00696A1D" w:rsidP="00696A1D">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01B955E" w14:textId="77777777" w:rsidR="00696A1D" w:rsidRDefault="00696A1D" w:rsidP="00696A1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D3E02E8" w14:textId="77777777" w:rsidR="00696A1D" w:rsidRDefault="00696A1D" w:rsidP="00696A1D">
      <w:pPr>
        <w:pStyle w:val="B2"/>
      </w:pPr>
      <w:r>
        <w:t>1)</w:t>
      </w:r>
      <w:r>
        <w:tab/>
        <w:t>a value that was provided by the UE; or</w:t>
      </w:r>
    </w:p>
    <w:p w14:paraId="1F0223E6" w14:textId="77777777" w:rsidR="00696A1D" w:rsidRDefault="00696A1D" w:rsidP="00696A1D">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3027E913" w14:textId="77777777" w:rsidR="00696A1D" w:rsidRDefault="00696A1D" w:rsidP="00696A1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0625526D" w14:textId="77777777" w:rsidR="00696A1D" w:rsidRDefault="00696A1D" w:rsidP="00696A1D">
      <w:pPr>
        <w:pStyle w:val="B2"/>
      </w:pPr>
      <w:r>
        <w:t>1)</w:t>
      </w:r>
      <w:r>
        <w:tab/>
        <w:t>a value that was provided by the UE; or</w:t>
      </w:r>
    </w:p>
    <w:p w14:paraId="60D7CEE0" w14:textId="77777777" w:rsidR="00696A1D" w:rsidRPr="00460345" w:rsidRDefault="00696A1D" w:rsidP="00696A1D">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22858D1" w14:textId="77777777" w:rsidR="00696A1D" w:rsidRDefault="00696A1D" w:rsidP="00696A1D">
      <w:pPr>
        <w:pStyle w:val="B1"/>
        <w:rPr>
          <w:lang w:eastAsia="zh-CN"/>
        </w:rPr>
      </w:pPr>
      <w:r>
        <w:lastRenderedPageBreak/>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70E423E9" w14:textId="77777777" w:rsidR="00696A1D" w:rsidRDefault="00696A1D" w:rsidP="00696A1D">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B42A79D" w14:textId="77777777" w:rsidR="00696A1D" w:rsidRDefault="00696A1D" w:rsidP="00696A1D">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4725298C" w14:textId="77777777" w:rsidR="00696A1D" w:rsidRDefault="00696A1D" w:rsidP="00696A1D">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77B7AEE8" w14:textId="77777777" w:rsidR="00696A1D" w:rsidRPr="00A01AA9" w:rsidRDefault="00696A1D" w:rsidP="00696A1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CBDEC52" w14:textId="77777777" w:rsidR="00696A1D" w:rsidRPr="00A01AA9" w:rsidRDefault="00696A1D" w:rsidP="00696A1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D1FF14F" w14:textId="77777777" w:rsidR="00696A1D" w:rsidRDefault="00696A1D" w:rsidP="00696A1D">
      <w:pPr>
        <w:pStyle w:val="B1"/>
      </w:pPr>
      <w:r>
        <w:t>b</w:t>
      </w:r>
      <w:r w:rsidRPr="00A01AA9">
        <w:t>)</w:t>
      </w:r>
      <w:r w:rsidRPr="00A01AA9">
        <w:rPr>
          <w:rFonts w:eastAsia="Malgun Gothic"/>
        </w:rPr>
        <w:tab/>
      </w:r>
      <w:r>
        <w:rPr>
          <w:rFonts w:eastAsia="Malgun Gothic"/>
        </w:rPr>
        <w:t>use a</w:t>
      </w:r>
      <w:r>
        <w:t xml:space="preserve"> UE determined value.</w:t>
      </w:r>
    </w:p>
    <w:p w14:paraId="4D7956A4" w14:textId="77777777" w:rsidR="00696A1D" w:rsidRPr="00A01AA9" w:rsidRDefault="00696A1D" w:rsidP="00696A1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2FD9DA1" w14:textId="77777777" w:rsidR="00696A1D" w:rsidRPr="00A01AA9" w:rsidRDefault="00696A1D" w:rsidP="00696A1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6951157" w14:textId="77777777" w:rsidR="00696A1D" w:rsidRDefault="00696A1D" w:rsidP="00696A1D">
      <w:pPr>
        <w:pStyle w:val="B1"/>
      </w:pPr>
      <w:r>
        <w:t>b</w:t>
      </w:r>
      <w:r w:rsidRPr="00A01AA9">
        <w:t>)</w:t>
      </w:r>
      <w:r w:rsidRPr="00A01AA9">
        <w:rPr>
          <w:rFonts w:eastAsia="Malgun Gothic"/>
        </w:rPr>
        <w:tab/>
      </w:r>
      <w:r>
        <w:rPr>
          <w:rFonts w:eastAsia="Malgun Gothic"/>
        </w:rPr>
        <w:t>use a</w:t>
      </w:r>
      <w:r>
        <w:t xml:space="preserve"> UE determined value.</w:t>
      </w:r>
    </w:p>
    <w:p w14:paraId="6FC70700" w14:textId="77777777" w:rsidR="00696A1D" w:rsidRDefault="00696A1D" w:rsidP="00696A1D">
      <w:pPr>
        <w:pStyle w:val="NO"/>
      </w:pPr>
      <w:r>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41648762" w14:textId="77777777" w:rsidR="00696A1D" w:rsidRDefault="00696A1D" w:rsidP="00696A1D">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8AA8228" w14:textId="77777777" w:rsidR="00696A1D" w:rsidRPr="00495EC6" w:rsidRDefault="00696A1D" w:rsidP="00696A1D">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0502447" w14:textId="77777777" w:rsidR="00696A1D" w:rsidRPr="007F2770" w:rsidRDefault="00696A1D" w:rsidP="00696A1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D8C9947" w14:textId="77777777" w:rsidR="00696A1D" w:rsidRPr="007F2770" w:rsidRDefault="00696A1D" w:rsidP="00696A1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5E0F856" w14:textId="77777777" w:rsidR="00696A1D" w:rsidRPr="007F2770" w:rsidRDefault="00696A1D" w:rsidP="00696A1D">
      <w:r w:rsidRPr="007F2770">
        <w:t xml:space="preserve">If the </w:t>
      </w:r>
      <w:r w:rsidRPr="007F2770">
        <w:rPr>
          <w:rFonts w:eastAsia="Arial"/>
        </w:rPr>
        <w:t>REGISTRATION</w:t>
      </w:r>
      <w:r w:rsidRPr="007F2770">
        <w:t xml:space="preserve"> ACCEPT message includes the SOR transparent container IE and:</w:t>
      </w:r>
    </w:p>
    <w:p w14:paraId="22A3AFEB" w14:textId="77777777" w:rsidR="00696A1D" w:rsidRPr="007F2770" w:rsidRDefault="00696A1D" w:rsidP="00696A1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CA09871" w14:textId="77777777" w:rsidR="00696A1D" w:rsidRPr="007F2770" w:rsidRDefault="00696A1D" w:rsidP="00696A1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8053198" w14:textId="77777777" w:rsidR="00696A1D" w:rsidRPr="007F2770" w:rsidRDefault="00696A1D" w:rsidP="00696A1D">
      <w:r w:rsidRPr="007F2770">
        <w:t>then the UE shall release locally the established NAS signalling connection after sending a REGISTRATION COMPLETE message</w:t>
      </w:r>
      <w:r w:rsidRPr="007F2770">
        <w:rPr>
          <w:noProof/>
          <w:lang w:eastAsia="ko-KR"/>
        </w:rPr>
        <w:t>.</w:t>
      </w:r>
    </w:p>
    <w:p w14:paraId="3A4C6884" w14:textId="77777777" w:rsidR="00696A1D" w:rsidRPr="007F2770" w:rsidRDefault="00696A1D" w:rsidP="00696A1D">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05250B2" w14:textId="77777777" w:rsidR="00696A1D" w:rsidRPr="007F2770" w:rsidRDefault="00696A1D" w:rsidP="00696A1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0EE6DBF" w14:textId="77777777" w:rsidR="00696A1D" w:rsidRPr="007F2770" w:rsidRDefault="00696A1D" w:rsidP="00696A1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5F4EAE4" w14:textId="77777777" w:rsidR="00696A1D" w:rsidRPr="007F2770" w:rsidRDefault="00696A1D" w:rsidP="00696A1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FE3F0A3" w14:textId="77777777" w:rsidR="00696A1D" w:rsidRPr="007F2770" w:rsidRDefault="00696A1D" w:rsidP="00696A1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69385D1" w14:textId="77777777" w:rsidR="00696A1D" w:rsidRPr="007F2770" w:rsidRDefault="00696A1D" w:rsidP="00696A1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4816C49" w14:textId="77777777" w:rsidR="00696A1D" w:rsidRPr="007F2770" w:rsidRDefault="00696A1D" w:rsidP="00696A1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423D953" w14:textId="77777777" w:rsidR="00696A1D" w:rsidRPr="007F2770" w:rsidRDefault="00696A1D" w:rsidP="00696A1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E5536D2" w14:textId="77777777" w:rsidR="00696A1D" w:rsidRPr="007F2770" w:rsidRDefault="00696A1D" w:rsidP="00696A1D">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4624DEE5" w14:textId="77777777" w:rsidR="00696A1D" w:rsidRPr="007F2770" w:rsidRDefault="00696A1D" w:rsidP="00696A1D">
      <w:pPr>
        <w:rPr>
          <w:noProof/>
          <w:lang w:eastAsia="ko-KR"/>
        </w:rPr>
      </w:pPr>
      <w:r w:rsidRPr="007F2770">
        <w:t>and the UE shall proceed with the behaviour as specified in 3GPP TS 23.122 [5] annex C.</w:t>
      </w:r>
    </w:p>
    <w:p w14:paraId="0F87D169" w14:textId="77777777" w:rsidR="00696A1D" w:rsidRPr="007F2770" w:rsidRDefault="00696A1D" w:rsidP="00696A1D">
      <w:r w:rsidRPr="007F2770">
        <w:t>If the SOR transparent container IE does not pass the integrity check successfully, then the UE shall discard the content of the SOR transparent container IE.</w:t>
      </w:r>
    </w:p>
    <w:p w14:paraId="687950EE" w14:textId="77777777" w:rsidR="00696A1D" w:rsidRPr="007F2770" w:rsidRDefault="00696A1D" w:rsidP="00696A1D">
      <w:r w:rsidRPr="007F2770">
        <w:t>If required by operator policy, the AMF shall include the NSSAI inclusion mode IE in the REGISTRATION ACCEPT message (see table 4.6.2.3.1 of subclause 4.6.2.3). Upon receipt of the REGISTRATION ACCEPT message:</w:t>
      </w:r>
    </w:p>
    <w:p w14:paraId="1122A59D" w14:textId="77777777" w:rsidR="00696A1D" w:rsidRPr="007F2770" w:rsidRDefault="00696A1D" w:rsidP="00696A1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93821C4" w14:textId="77777777" w:rsidR="00696A1D" w:rsidRPr="007F2770" w:rsidRDefault="00696A1D" w:rsidP="00696A1D">
      <w:pPr>
        <w:pStyle w:val="B1"/>
      </w:pPr>
      <w:r w:rsidRPr="007F2770">
        <w:t>b)</w:t>
      </w:r>
      <w:r w:rsidRPr="007F2770">
        <w:tab/>
        <w:t>otherwise:</w:t>
      </w:r>
    </w:p>
    <w:p w14:paraId="79746312" w14:textId="77777777" w:rsidR="00696A1D" w:rsidRPr="007F2770" w:rsidRDefault="00696A1D" w:rsidP="00696A1D">
      <w:pPr>
        <w:pStyle w:val="B2"/>
      </w:pPr>
      <w:r w:rsidRPr="007F2770">
        <w:t>1)</w:t>
      </w:r>
      <w:r w:rsidRPr="007F2770">
        <w:tab/>
        <w:t>if the UE has NSSAI inclusion mode for the current PLMN or SNPN and access type stored in the UE, the UE shall operate in the stored NSSAI inclusion mode;</w:t>
      </w:r>
    </w:p>
    <w:p w14:paraId="0109A7F2" w14:textId="77777777" w:rsidR="00696A1D" w:rsidRPr="007F2770" w:rsidRDefault="00696A1D" w:rsidP="00696A1D">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6A7CB2DF" w14:textId="77777777" w:rsidR="00696A1D" w:rsidRPr="007F2770" w:rsidRDefault="00696A1D" w:rsidP="00696A1D">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CE70B8D" w14:textId="77777777" w:rsidR="00696A1D" w:rsidRPr="007F2770" w:rsidRDefault="00696A1D" w:rsidP="00696A1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6B2ECCC" w14:textId="77777777" w:rsidR="00696A1D" w:rsidRPr="007F2770" w:rsidRDefault="00696A1D" w:rsidP="00696A1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9334060" w14:textId="77777777" w:rsidR="00696A1D" w:rsidRPr="007F2770" w:rsidRDefault="00696A1D" w:rsidP="00696A1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E397CCA" w14:textId="77777777" w:rsidR="00696A1D" w:rsidRPr="007F2770" w:rsidRDefault="00696A1D" w:rsidP="00696A1D">
      <w:pPr>
        <w:rPr>
          <w:lang w:val="en-US"/>
        </w:rPr>
      </w:pPr>
      <w:r w:rsidRPr="007F2770">
        <w:t xml:space="preserve">The AMF may include </w:t>
      </w:r>
      <w:r w:rsidRPr="007F2770">
        <w:rPr>
          <w:lang w:val="en-US"/>
        </w:rPr>
        <w:t>operator-defined access category definitions in the REGISTRATION ACCEPT message.</w:t>
      </w:r>
    </w:p>
    <w:p w14:paraId="6E752A05" w14:textId="77777777" w:rsidR="00696A1D" w:rsidRPr="007F2770" w:rsidRDefault="00696A1D" w:rsidP="00696A1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FD9FD73" w14:textId="77777777" w:rsidR="00696A1D" w:rsidRPr="007F2770" w:rsidRDefault="00696A1D" w:rsidP="00696A1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8DCF388" w14:textId="77777777" w:rsidR="00696A1D" w:rsidRPr="007F2770" w:rsidRDefault="00696A1D" w:rsidP="00696A1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1F775836" w14:textId="77777777" w:rsidR="00696A1D" w:rsidRPr="007F2770" w:rsidRDefault="00696A1D" w:rsidP="00696A1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07FE51C" w14:textId="77777777" w:rsidR="00696A1D" w:rsidRPr="007F2770" w:rsidRDefault="00696A1D" w:rsidP="00696A1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058546AE" w14:textId="77777777" w:rsidR="00696A1D" w:rsidRPr="007F2770" w:rsidRDefault="00696A1D" w:rsidP="00696A1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4F53D14" w14:textId="77777777" w:rsidR="00696A1D" w:rsidRPr="007F2770" w:rsidRDefault="00696A1D" w:rsidP="00696A1D">
      <w:r w:rsidRPr="007F2770">
        <w:t>If the UE has indicated support for service gap control in the REGISTRATION REQUEST message and:</w:t>
      </w:r>
    </w:p>
    <w:p w14:paraId="2F350720" w14:textId="77777777" w:rsidR="00696A1D" w:rsidRPr="007F2770" w:rsidRDefault="00696A1D" w:rsidP="00696A1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05F2ED1" w14:textId="77777777" w:rsidR="00696A1D" w:rsidRPr="007F2770" w:rsidRDefault="00696A1D" w:rsidP="00696A1D">
      <w:pPr>
        <w:pStyle w:val="B1"/>
      </w:pPr>
      <w:r w:rsidRPr="007F2770">
        <w:t>-</w:t>
      </w:r>
      <w:r w:rsidRPr="007F2770">
        <w:tab/>
        <w:t>the REGISTRATION ACCEPT message does not contain the T3447 value IE, then the UE shall erase any previous stored T3447 value if exists and stop the timer T3447 if running.</w:t>
      </w:r>
    </w:p>
    <w:p w14:paraId="7E93D9BE" w14:textId="77777777" w:rsidR="00696A1D" w:rsidRPr="007F2770" w:rsidRDefault="00696A1D" w:rsidP="00696A1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9155BB7" w14:textId="77777777" w:rsidR="00696A1D" w:rsidRPr="007F2770" w:rsidRDefault="00696A1D" w:rsidP="00696A1D">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36C418B" w14:textId="77777777" w:rsidR="00696A1D" w:rsidRPr="007F2770" w:rsidRDefault="00696A1D" w:rsidP="00696A1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B1B1E9B" w14:textId="77777777" w:rsidR="00696A1D" w:rsidRPr="007F2770" w:rsidRDefault="00696A1D" w:rsidP="00696A1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A71E120" w14:textId="77777777" w:rsidR="00696A1D" w:rsidRPr="007F2770" w:rsidRDefault="00696A1D" w:rsidP="00696A1D">
      <w:pPr>
        <w:pStyle w:val="B1"/>
      </w:pPr>
      <w:r w:rsidRPr="007F2770">
        <w:rPr>
          <w:lang w:val="en-US"/>
        </w:rPr>
        <w:lastRenderedPageBreak/>
        <w:t>b)</w:t>
      </w:r>
      <w:r w:rsidRPr="007F2770">
        <w:rPr>
          <w:lang w:val="en-US"/>
        </w:rPr>
        <w:tab/>
        <w:t>a UE radio capability ID IE, the UE shall store the UE radio capability ID as specified in annex</w:t>
      </w:r>
      <w:r w:rsidRPr="007F2770">
        <w:t> </w:t>
      </w:r>
      <w:r w:rsidRPr="007F2770">
        <w:rPr>
          <w:lang w:val="en-US"/>
        </w:rPr>
        <w:t>C.</w:t>
      </w:r>
    </w:p>
    <w:p w14:paraId="1DD640AC" w14:textId="77777777" w:rsidR="00696A1D" w:rsidRPr="007F2770" w:rsidRDefault="00696A1D" w:rsidP="00696A1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F7BDB3B" w14:textId="77777777" w:rsidR="00696A1D" w:rsidRPr="007F2770" w:rsidRDefault="00696A1D" w:rsidP="00696A1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D962A9F" w14:textId="77777777" w:rsidR="00696A1D" w:rsidRPr="007F2770" w:rsidRDefault="00696A1D" w:rsidP="00696A1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4EDD47A" w14:textId="77777777" w:rsidR="00696A1D" w:rsidRPr="007F2770" w:rsidRDefault="00696A1D" w:rsidP="00696A1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2FD276F" w14:textId="77777777" w:rsidR="00696A1D" w:rsidRPr="007F2770" w:rsidRDefault="00696A1D" w:rsidP="00696A1D">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w:t>
      </w:r>
      <w:proofErr w:type="gramStart"/>
      <w:r w:rsidRPr="007F2770">
        <w:rPr>
          <w:rFonts w:eastAsia="SimSun"/>
        </w:rPr>
        <w:t>i.e.</w:t>
      </w:r>
      <w:proofErr w:type="gramEnd"/>
      <w:r w:rsidRPr="007F2770">
        <w:rPr>
          <w:rFonts w:eastAsia="SimSun"/>
        </w:rPr>
        <w:t xml:space="preserve"> the </w:t>
      </w:r>
      <w:r w:rsidRPr="007F2770">
        <w:t>network</w:t>
      </w:r>
      <w:r w:rsidRPr="007F2770">
        <w:rPr>
          <w:rFonts w:eastAsia="SimSun"/>
        </w:rPr>
        <w:t xml:space="preserve"> receives the REGISTRATION COMPLETE message from UE)</w:t>
      </w:r>
      <w:r w:rsidRPr="007F2770">
        <w:rPr>
          <w:noProof/>
        </w:rPr>
        <w:t>.</w:t>
      </w:r>
    </w:p>
    <w:p w14:paraId="04DEA25F" w14:textId="77777777" w:rsidR="00696A1D" w:rsidRPr="007F2770" w:rsidRDefault="00696A1D" w:rsidP="00696A1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C07D034" w14:textId="77777777" w:rsidR="00696A1D" w:rsidRPr="007F2770" w:rsidRDefault="00696A1D" w:rsidP="00696A1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2CB55DA" w14:textId="77777777" w:rsidR="00696A1D" w:rsidRPr="007F2770" w:rsidRDefault="00696A1D" w:rsidP="00696A1D">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A94285" w14:textId="77777777" w:rsidR="00696A1D" w:rsidRPr="007F2770" w:rsidRDefault="00696A1D" w:rsidP="00696A1D">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7169B63E" w14:textId="77777777" w:rsidR="00696A1D" w:rsidRPr="007F2770" w:rsidRDefault="00696A1D" w:rsidP="00696A1D">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7F8155C4" w14:textId="77777777" w:rsidR="00696A1D" w:rsidRPr="007F2770" w:rsidRDefault="00696A1D" w:rsidP="00696A1D">
      <w:r w:rsidRPr="007F2770">
        <w:t>If the 5GS registration type IE is set to "disaster roaming mobility registration updating" and:</w:t>
      </w:r>
    </w:p>
    <w:p w14:paraId="1FC43A1D" w14:textId="77777777" w:rsidR="00696A1D" w:rsidRPr="007F2770" w:rsidRDefault="00696A1D" w:rsidP="00696A1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5F63264" w14:textId="77777777" w:rsidR="00696A1D" w:rsidRPr="007F2770" w:rsidRDefault="00696A1D" w:rsidP="00696A1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0F80797" w14:textId="77777777" w:rsidR="00696A1D" w:rsidRPr="007F2770" w:rsidRDefault="00696A1D" w:rsidP="00696A1D">
      <w:pPr>
        <w:pStyle w:val="B1"/>
      </w:pPr>
      <w:r w:rsidRPr="007F2770">
        <w:lastRenderedPageBreak/>
        <w:t>c)</w:t>
      </w:r>
      <w:r w:rsidRPr="007F2770">
        <w:tab/>
        <w:t xml:space="preserve">the </w:t>
      </w:r>
      <w:r>
        <w:t>UE</w:t>
      </w:r>
      <w:r w:rsidRPr="007F2770">
        <w:t xml:space="preserve"> determined PLMN with disaster condition IE and the Additional GUTI IE are not included in the REGISTRATION REQUEST message and:</w:t>
      </w:r>
    </w:p>
    <w:p w14:paraId="1647D67E" w14:textId="77777777" w:rsidR="00696A1D" w:rsidRPr="007F2770" w:rsidRDefault="00696A1D" w:rsidP="00696A1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CFC60CF" w14:textId="77777777" w:rsidR="00696A1D" w:rsidRPr="007F2770" w:rsidRDefault="00696A1D" w:rsidP="00696A1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91AD883" w14:textId="77777777" w:rsidR="00696A1D" w:rsidRPr="007F2770" w:rsidRDefault="00696A1D" w:rsidP="00696A1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5F10855" w14:textId="77777777" w:rsidR="00696A1D" w:rsidRPr="007F2770" w:rsidRDefault="00696A1D" w:rsidP="00696A1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AD9908D" w14:textId="77777777" w:rsidR="00696A1D" w:rsidRPr="007F2770" w:rsidRDefault="00696A1D" w:rsidP="00696A1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78B4BD0" w14:textId="77777777" w:rsidR="00696A1D" w:rsidRPr="007F2770" w:rsidRDefault="00696A1D" w:rsidP="00696A1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5E83531" w14:textId="77777777" w:rsidR="00696A1D" w:rsidRPr="007F2770" w:rsidRDefault="00696A1D" w:rsidP="00696A1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84D6F57" w14:textId="77777777" w:rsidR="00696A1D" w:rsidRPr="007F2770" w:rsidRDefault="00696A1D" w:rsidP="00696A1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DB554F1" w14:textId="77777777" w:rsidR="00696A1D" w:rsidRPr="007F2770" w:rsidRDefault="00696A1D" w:rsidP="00696A1D">
      <w:r w:rsidRPr="007F2770">
        <w:t>If the UE indicates "disaster roaming mobility registration updating" in the 5GS registration type IE in the REGISTRATION REQUEST message and the 5GS registration result IE value in the REGISTRATION ACCEPT message is set to:</w:t>
      </w:r>
    </w:p>
    <w:p w14:paraId="4088709A" w14:textId="77777777" w:rsidR="00696A1D" w:rsidRPr="007F2770" w:rsidRDefault="00696A1D" w:rsidP="00696A1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548F9F" w14:textId="77777777" w:rsidR="00696A1D" w:rsidRPr="007F2770" w:rsidRDefault="00696A1D" w:rsidP="00696A1D">
      <w:pPr>
        <w:pStyle w:val="B1"/>
      </w:pPr>
      <w:r w:rsidRPr="007F2770">
        <w:t>-</w:t>
      </w:r>
      <w:r w:rsidRPr="007F2770">
        <w:tab/>
        <w:t>"no additional information", the UE shall consider itself registered for disaster roaming.</w:t>
      </w:r>
    </w:p>
    <w:p w14:paraId="4016B222" w14:textId="77777777" w:rsidR="00696A1D" w:rsidRPr="007F2770" w:rsidRDefault="00696A1D" w:rsidP="00696A1D">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1BCA75B" w14:textId="77777777" w:rsidR="00696A1D" w:rsidRPr="007F2770" w:rsidRDefault="00696A1D" w:rsidP="00696A1D">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7D6D2233" w14:textId="77777777" w:rsidR="00696A1D" w:rsidRPr="007F2770" w:rsidRDefault="00696A1D" w:rsidP="00696A1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EC5FE0E" w14:textId="77777777" w:rsidR="00696A1D" w:rsidRDefault="00696A1D" w:rsidP="00696A1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CB03EEB" w14:textId="77777777" w:rsidR="00696A1D" w:rsidRDefault="00696A1D" w:rsidP="00696A1D">
      <w:pPr>
        <w:rPr>
          <w:lang w:val="en-US"/>
        </w:rPr>
      </w:pPr>
      <w:r w:rsidRPr="007F2770">
        <w:rPr>
          <w:lang w:val="en-US"/>
        </w:rPr>
        <w:lastRenderedPageBreak/>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06AA36C" w14:textId="77777777" w:rsidR="00696A1D" w:rsidRDefault="00696A1D" w:rsidP="00696A1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60C4F5C" w14:textId="77777777" w:rsidR="00696A1D" w:rsidRPr="005C4E91" w:rsidRDefault="00696A1D" w:rsidP="00696A1D">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314D5031" w14:textId="77777777" w:rsidR="00696A1D" w:rsidRDefault="00696A1D" w:rsidP="00696A1D">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E0A447C" w14:textId="77777777" w:rsidR="00696A1D" w:rsidRDefault="00696A1D" w:rsidP="00696A1D">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AF23D55" w14:textId="77777777" w:rsidR="00696A1D" w:rsidRPr="00495EC6" w:rsidRDefault="00696A1D" w:rsidP="00696A1D">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0B1CA24C" w14:textId="648AFCEC" w:rsidR="008373D1" w:rsidRDefault="008373D1" w:rsidP="000F35EF">
      <w:pPr>
        <w:rPr>
          <w:lang w:val="en-US" w:eastAsia="zh-CN"/>
        </w:rPr>
      </w:pPr>
    </w:p>
    <w:p w14:paraId="4315D63B" w14:textId="37C86FDF" w:rsidR="008373D1" w:rsidRDefault="008373D1" w:rsidP="000F35EF">
      <w:pPr>
        <w:rPr>
          <w:lang w:val="en-US" w:eastAsia="zh-CN"/>
        </w:rPr>
      </w:pPr>
    </w:p>
    <w:p w14:paraId="71C7E7F5" w14:textId="318FFD3D" w:rsidR="008373D1" w:rsidRPr="008367CE" w:rsidRDefault="008373D1" w:rsidP="008373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1F78A112" w14:textId="77777777" w:rsidR="008373D1" w:rsidRPr="00495EC6" w:rsidRDefault="008373D1" w:rsidP="000F35EF">
      <w:pPr>
        <w:rPr>
          <w:lang w:val="en-US" w:eastAsia="zh-CN"/>
        </w:rPr>
      </w:pPr>
    </w:p>
    <w:p w14:paraId="5BD18F7C" w14:textId="77777777" w:rsidR="000F35EF" w:rsidRDefault="000F35EF">
      <w:pPr>
        <w:rPr>
          <w:noProof/>
        </w:rPr>
      </w:pPr>
    </w:p>
    <w:sectPr w:rsidR="000F35E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415A2" w14:textId="77777777" w:rsidR="00B32DC7" w:rsidRDefault="00B32DC7">
      <w:r>
        <w:separator/>
      </w:r>
    </w:p>
  </w:endnote>
  <w:endnote w:type="continuationSeparator" w:id="0">
    <w:p w14:paraId="31C38FE0" w14:textId="77777777" w:rsidR="00B32DC7" w:rsidRDefault="00B32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70947" w14:textId="77777777" w:rsidR="00B32DC7" w:rsidRDefault="00B32DC7">
      <w:r>
        <w:separator/>
      </w:r>
    </w:p>
  </w:footnote>
  <w:footnote w:type="continuationSeparator" w:id="0">
    <w:p w14:paraId="3EDB174B" w14:textId="77777777" w:rsidR="00B32DC7" w:rsidRDefault="00B32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7D0" w:rsidRDefault="002B1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7D0" w:rsidRDefault="002B1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7D0" w:rsidRDefault="002B1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7D0" w:rsidRDefault="002B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2227381"/>
    <w:multiLevelType w:val="hybridMultilevel"/>
    <w:tmpl w:val="727A219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34AE44F0"/>
    <w:multiLevelType w:val="hybridMultilevel"/>
    <w:tmpl w:val="BF3013CA"/>
    <w:lvl w:ilvl="0" w:tplc="A0CC4356">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53A7C0E"/>
    <w:multiLevelType w:val="hybridMultilevel"/>
    <w:tmpl w:val="78C0E8C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3"/>
  </w:num>
  <w:num w:numId="3">
    <w:abstractNumId w:val="33"/>
  </w:num>
  <w:num w:numId="4">
    <w:abstractNumId w:val="7"/>
  </w:num>
  <w:num w:numId="5">
    <w:abstractNumId w:val="39"/>
  </w:num>
  <w:num w:numId="6">
    <w:abstractNumId w:val="6"/>
  </w:num>
  <w:num w:numId="7">
    <w:abstractNumId w:val="11"/>
  </w:num>
  <w:num w:numId="8">
    <w:abstractNumId w:val="5"/>
  </w:num>
  <w:num w:numId="9">
    <w:abstractNumId w:val="2"/>
  </w:num>
  <w:num w:numId="10">
    <w:abstractNumId w:val="1"/>
  </w:num>
  <w:num w:numId="11">
    <w:abstractNumId w:val="0"/>
  </w:num>
  <w:num w:numId="12">
    <w:abstractNumId w:val="41"/>
  </w:num>
  <w:num w:numId="13">
    <w:abstractNumId w:val="22"/>
  </w:num>
  <w:num w:numId="14">
    <w:abstractNumId w:val="18"/>
  </w:num>
  <w:num w:numId="15">
    <w:abstractNumId w:val="9"/>
  </w:num>
  <w:num w:numId="16">
    <w:abstractNumId w:val="16"/>
  </w:num>
  <w:num w:numId="17">
    <w:abstractNumId w:val="42"/>
  </w:num>
  <w:num w:numId="18">
    <w:abstractNumId w:val="12"/>
  </w:num>
  <w:num w:numId="19">
    <w:abstractNumId w:val="36"/>
  </w:num>
  <w:num w:numId="20">
    <w:abstractNumId w:val="21"/>
  </w:num>
  <w:num w:numId="21">
    <w:abstractNumId w:val="34"/>
  </w:num>
  <w:num w:numId="22">
    <w:abstractNumId w:val="37"/>
  </w:num>
  <w:num w:numId="23">
    <w:abstractNumId w:val="19"/>
  </w:num>
  <w:num w:numId="24">
    <w:abstractNumId w:val="29"/>
  </w:num>
  <w:num w:numId="25">
    <w:abstractNumId w:val="8"/>
  </w:num>
  <w:num w:numId="26">
    <w:abstractNumId w:val="25"/>
  </w:num>
  <w:num w:numId="27">
    <w:abstractNumId w:val="30"/>
  </w:num>
  <w:num w:numId="28">
    <w:abstractNumId w:val="32"/>
  </w:num>
  <w:num w:numId="29">
    <w:abstractNumId w:val="40"/>
  </w:num>
  <w:num w:numId="30">
    <w:abstractNumId w:val="24"/>
  </w:num>
  <w:num w:numId="31">
    <w:abstractNumId w:val="31"/>
  </w:num>
  <w:num w:numId="32">
    <w:abstractNumId w:val="23"/>
  </w:num>
  <w:num w:numId="33">
    <w:abstractNumId w:val="13"/>
  </w:num>
  <w:num w:numId="34">
    <w:abstractNumId w:val="20"/>
  </w:num>
  <w:num w:numId="35">
    <w:abstractNumId w:val="27"/>
  </w:num>
  <w:num w:numId="36">
    <w:abstractNumId w:val="26"/>
  </w:num>
  <w:num w:numId="37">
    <w:abstractNumId w:val="38"/>
  </w:num>
  <w:num w:numId="38">
    <w:abstractNumId w:val="10"/>
  </w:num>
  <w:num w:numId="39">
    <w:abstractNumId w:val="15"/>
  </w:num>
  <w:num w:numId="40">
    <w:abstractNumId w:val="14"/>
  </w:num>
  <w:num w:numId="41">
    <w:abstractNumId w:val="28"/>
  </w:num>
  <w:num w:numId="42">
    <w:abstractNumId w:val="35"/>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FD6"/>
    <w:rsid w:val="000625D5"/>
    <w:rsid w:val="000A1CE9"/>
    <w:rsid w:val="000A6394"/>
    <w:rsid w:val="000A6404"/>
    <w:rsid w:val="000B7FED"/>
    <w:rsid w:val="000C038A"/>
    <w:rsid w:val="000C6598"/>
    <w:rsid w:val="000D44B3"/>
    <w:rsid w:val="000E55D8"/>
    <w:rsid w:val="000F35EF"/>
    <w:rsid w:val="00100419"/>
    <w:rsid w:val="00110A4E"/>
    <w:rsid w:val="00126BA2"/>
    <w:rsid w:val="00131AD3"/>
    <w:rsid w:val="00140CE3"/>
    <w:rsid w:val="00145D43"/>
    <w:rsid w:val="001710B6"/>
    <w:rsid w:val="00192C46"/>
    <w:rsid w:val="001A08B3"/>
    <w:rsid w:val="001A7B60"/>
    <w:rsid w:val="001B52F0"/>
    <w:rsid w:val="001B7A65"/>
    <w:rsid w:val="001C2BDC"/>
    <w:rsid w:val="001E41F3"/>
    <w:rsid w:val="00221571"/>
    <w:rsid w:val="00230D07"/>
    <w:rsid w:val="00245874"/>
    <w:rsid w:val="00254364"/>
    <w:rsid w:val="0026004D"/>
    <w:rsid w:val="002640DD"/>
    <w:rsid w:val="00275D12"/>
    <w:rsid w:val="00284FEB"/>
    <w:rsid w:val="002860C4"/>
    <w:rsid w:val="002B17D0"/>
    <w:rsid w:val="002B5741"/>
    <w:rsid w:val="002C2481"/>
    <w:rsid w:val="002C5738"/>
    <w:rsid w:val="002E472E"/>
    <w:rsid w:val="002F2353"/>
    <w:rsid w:val="00305409"/>
    <w:rsid w:val="00305F43"/>
    <w:rsid w:val="003413D5"/>
    <w:rsid w:val="00354FA4"/>
    <w:rsid w:val="003609EF"/>
    <w:rsid w:val="0036231A"/>
    <w:rsid w:val="00362B60"/>
    <w:rsid w:val="00374DD4"/>
    <w:rsid w:val="003B15DE"/>
    <w:rsid w:val="003E1A36"/>
    <w:rsid w:val="00410371"/>
    <w:rsid w:val="00416780"/>
    <w:rsid w:val="004242F1"/>
    <w:rsid w:val="0042640D"/>
    <w:rsid w:val="00453F3E"/>
    <w:rsid w:val="004B75B7"/>
    <w:rsid w:val="00502607"/>
    <w:rsid w:val="005141D9"/>
    <w:rsid w:val="0051580D"/>
    <w:rsid w:val="00520CA3"/>
    <w:rsid w:val="00547111"/>
    <w:rsid w:val="005625CB"/>
    <w:rsid w:val="00591D6C"/>
    <w:rsid w:val="00592D74"/>
    <w:rsid w:val="005E2C44"/>
    <w:rsid w:val="00621188"/>
    <w:rsid w:val="006257ED"/>
    <w:rsid w:val="00653DE4"/>
    <w:rsid w:val="00654AB7"/>
    <w:rsid w:val="00665C47"/>
    <w:rsid w:val="00695808"/>
    <w:rsid w:val="00696A1D"/>
    <w:rsid w:val="006B46FB"/>
    <w:rsid w:val="006C5E16"/>
    <w:rsid w:val="006E21FB"/>
    <w:rsid w:val="006F7EDC"/>
    <w:rsid w:val="00731470"/>
    <w:rsid w:val="00792342"/>
    <w:rsid w:val="007977A8"/>
    <w:rsid w:val="007B512A"/>
    <w:rsid w:val="007C2097"/>
    <w:rsid w:val="007D6A07"/>
    <w:rsid w:val="007D6A43"/>
    <w:rsid w:val="007D6FA1"/>
    <w:rsid w:val="007E3454"/>
    <w:rsid w:val="007F7259"/>
    <w:rsid w:val="008040A8"/>
    <w:rsid w:val="00804359"/>
    <w:rsid w:val="00820339"/>
    <w:rsid w:val="008279FA"/>
    <w:rsid w:val="008373D1"/>
    <w:rsid w:val="00855C9A"/>
    <w:rsid w:val="008626E7"/>
    <w:rsid w:val="00870EE7"/>
    <w:rsid w:val="008863B9"/>
    <w:rsid w:val="008A45A6"/>
    <w:rsid w:val="008D1516"/>
    <w:rsid w:val="008D3CCC"/>
    <w:rsid w:val="008E6526"/>
    <w:rsid w:val="008F3789"/>
    <w:rsid w:val="008F686C"/>
    <w:rsid w:val="00904800"/>
    <w:rsid w:val="009148DE"/>
    <w:rsid w:val="00941E30"/>
    <w:rsid w:val="00973FD5"/>
    <w:rsid w:val="009777D9"/>
    <w:rsid w:val="00991B88"/>
    <w:rsid w:val="009A28C1"/>
    <w:rsid w:val="009A5753"/>
    <w:rsid w:val="009A579D"/>
    <w:rsid w:val="009C2FA2"/>
    <w:rsid w:val="009D7DD4"/>
    <w:rsid w:val="009E3297"/>
    <w:rsid w:val="009F734F"/>
    <w:rsid w:val="00A1772B"/>
    <w:rsid w:val="00A246B6"/>
    <w:rsid w:val="00A25F07"/>
    <w:rsid w:val="00A312E5"/>
    <w:rsid w:val="00A44C31"/>
    <w:rsid w:val="00A47E70"/>
    <w:rsid w:val="00A50CF0"/>
    <w:rsid w:val="00A64E7F"/>
    <w:rsid w:val="00A674C5"/>
    <w:rsid w:val="00A7671C"/>
    <w:rsid w:val="00A777C6"/>
    <w:rsid w:val="00A80F6E"/>
    <w:rsid w:val="00AA276D"/>
    <w:rsid w:val="00AA2CBC"/>
    <w:rsid w:val="00AC5820"/>
    <w:rsid w:val="00AD1CD8"/>
    <w:rsid w:val="00AD764F"/>
    <w:rsid w:val="00B258BB"/>
    <w:rsid w:val="00B32117"/>
    <w:rsid w:val="00B32DC7"/>
    <w:rsid w:val="00B32E55"/>
    <w:rsid w:val="00B4123C"/>
    <w:rsid w:val="00B557F7"/>
    <w:rsid w:val="00B67B97"/>
    <w:rsid w:val="00B85B53"/>
    <w:rsid w:val="00B968C8"/>
    <w:rsid w:val="00BA3EC5"/>
    <w:rsid w:val="00BA4C2C"/>
    <w:rsid w:val="00BA51D9"/>
    <w:rsid w:val="00BB5DFC"/>
    <w:rsid w:val="00BD279D"/>
    <w:rsid w:val="00BD6BB8"/>
    <w:rsid w:val="00C10072"/>
    <w:rsid w:val="00C5049A"/>
    <w:rsid w:val="00C66BA2"/>
    <w:rsid w:val="00C870F6"/>
    <w:rsid w:val="00C95985"/>
    <w:rsid w:val="00CC16DA"/>
    <w:rsid w:val="00CC5026"/>
    <w:rsid w:val="00CC68D0"/>
    <w:rsid w:val="00D03F9A"/>
    <w:rsid w:val="00D06D51"/>
    <w:rsid w:val="00D11A2B"/>
    <w:rsid w:val="00D24991"/>
    <w:rsid w:val="00D45BF6"/>
    <w:rsid w:val="00D50255"/>
    <w:rsid w:val="00D52ADE"/>
    <w:rsid w:val="00D56EDE"/>
    <w:rsid w:val="00D66520"/>
    <w:rsid w:val="00D70F07"/>
    <w:rsid w:val="00D80124"/>
    <w:rsid w:val="00D8367E"/>
    <w:rsid w:val="00D84AE9"/>
    <w:rsid w:val="00DA10A5"/>
    <w:rsid w:val="00DB4BCC"/>
    <w:rsid w:val="00DD670A"/>
    <w:rsid w:val="00DE21A1"/>
    <w:rsid w:val="00DE34CF"/>
    <w:rsid w:val="00E13F3D"/>
    <w:rsid w:val="00E25817"/>
    <w:rsid w:val="00E34898"/>
    <w:rsid w:val="00E459C4"/>
    <w:rsid w:val="00E513BA"/>
    <w:rsid w:val="00E52737"/>
    <w:rsid w:val="00E7711D"/>
    <w:rsid w:val="00EB09B7"/>
    <w:rsid w:val="00EB2B22"/>
    <w:rsid w:val="00EE7D7C"/>
    <w:rsid w:val="00EE7FDA"/>
    <w:rsid w:val="00F25D98"/>
    <w:rsid w:val="00F300FB"/>
    <w:rsid w:val="00F30212"/>
    <w:rsid w:val="00F368BD"/>
    <w:rsid w:val="00F61657"/>
    <w:rsid w:val="00F918C0"/>
    <w:rsid w:val="00F93F54"/>
    <w:rsid w:val="00FB6386"/>
    <w:rsid w:val="00FD4BB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qFormat/>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aliases w:val="EN Char,Editor's Note Char1"/>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qFormat/>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35EF"/>
    <w:rPr>
      <w:rFonts w:ascii="Times New Roman" w:hAnsi="Times New Roman"/>
      <w:lang w:val="en-GB" w:eastAsia="en-GB"/>
    </w:rPr>
  </w:style>
  <w:style w:type="paragraph" w:styleId="BodyText3">
    <w:name w:val="Body Text 3"/>
    <w:basedOn w:val="Normal"/>
    <w:link w:val="BodyText3Char"/>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35EF"/>
    <w:rPr>
      <w:rFonts w:ascii="Times New Roman" w:hAnsi="Times New Roman"/>
      <w:lang w:val="en-GB" w:eastAsia="en-GB"/>
    </w:rPr>
  </w:style>
  <w:style w:type="paragraph" w:styleId="BodyTextFirstIndent2">
    <w:name w:val="Body Text First Indent 2"/>
    <w:basedOn w:val="BodyTextIndent"/>
    <w:link w:val="BodyTextFirstIndent2Char"/>
    <w:unhideWhenUsed/>
    <w:rsid w:val="000F35EF"/>
    <w:pPr>
      <w:spacing w:after="180"/>
      <w:ind w:left="360" w:firstLine="360"/>
    </w:pPr>
  </w:style>
  <w:style w:type="character" w:customStyle="1" w:styleId="BodyTextFirstIndent2Char">
    <w:name w:val="Body Text First Indent 2 Char"/>
    <w:basedOn w:val="BodyTextIndentChar"/>
    <w:link w:val="BodyTextFirstIndent2"/>
    <w:rsid w:val="000F35EF"/>
    <w:rPr>
      <w:rFonts w:ascii="Times New Roman" w:hAnsi="Times New Roman"/>
      <w:lang w:val="en-GB" w:eastAsia="en-GB"/>
    </w:rPr>
  </w:style>
  <w:style w:type="paragraph" w:styleId="BodyTextIndent2">
    <w:name w:val="Body Text Indent 2"/>
    <w:basedOn w:val="Normal"/>
    <w:link w:val="BodyTextIndent2Char"/>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35EF"/>
    <w:rPr>
      <w:rFonts w:ascii="Times New Roman" w:hAnsi="Times New Roman"/>
      <w:lang w:val="en-GB" w:eastAsia="en-GB"/>
    </w:rPr>
  </w:style>
  <w:style w:type="paragraph" w:styleId="BodyTextIndent3">
    <w:name w:val="Body Text Indent 3"/>
    <w:basedOn w:val="Normal"/>
    <w:link w:val="BodyTextIndent3Char"/>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35EF"/>
    <w:rPr>
      <w:rFonts w:ascii="Times New Roman" w:hAnsi="Times New Roman"/>
      <w:sz w:val="16"/>
      <w:szCs w:val="16"/>
      <w:lang w:val="en-GB" w:eastAsia="en-GB"/>
    </w:rPr>
  </w:style>
  <w:style w:type="paragraph" w:styleId="Closing">
    <w:name w:val="Closing"/>
    <w:basedOn w:val="Normal"/>
    <w:link w:val="ClosingChar"/>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35EF"/>
    <w:rPr>
      <w:rFonts w:ascii="Times New Roman" w:hAnsi="Times New Roman"/>
      <w:lang w:val="en-GB" w:eastAsia="en-GB"/>
    </w:rPr>
  </w:style>
  <w:style w:type="paragraph" w:styleId="EndnoteText">
    <w:name w:val="endnote text"/>
    <w:basedOn w:val="Normal"/>
    <w:link w:val="EndnoteTextChar"/>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35EF"/>
    <w:rPr>
      <w:rFonts w:ascii="Times New Roman" w:hAnsi="Times New Roman"/>
      <w:lang w:val="en-GB" w:eastAsia="en-GB"/>
    </w:rPr>
  </w:style>
  <w:style w:type="paragraph" w:styleId="EnvelopeAddress">
    <w:name w:val="envelope address"/>
    <w:basedOn w:val="Normal"/>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35EF"/>
    <w:rPr>
      <w:rFonts w:ascii="Times New Roman" w:hAnsi="Times New Roman"/>
      <w:i/>
      <w:iCs/>
      <w:lang w:val="en-GB" w:eastAsia="en-GB"/>
    </w:rPr>
  </w:style>
  <w:style w:type="paragraph" w:styleId="HTMLPreformatted">
    <w:name w:val="HTML Preformatted"/>
    <w:basedOn w:val="Normal"/>
    <w:link w:val="HTMLPreformattedChar"/>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35EF"/>
    <w:rPr>
      <w:rFonts w:ascii="Consolas" w:hAnsi="Consolas"/>
      <w:lang w:val="en-GB" w:eastAsia="en-GB"/>
    </w:rPr>
  </w:style>
  <w:style w:type="paragraph" w:styleId="Index3">
    <w:name w:val="index 3"/>
    <w:basedOn w:val="Normal"/>
    <w:next w:val="Normal"/>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F35EF"/>
    <w:pPr>
      <w:numPr>
        <w:numId w:val="9"/>
      </w:numPr>
      <w:tabs>
        <w:tab w:val="clear" w:pos="926"/>
      </w:tabs>
      <w:overflowPunct w:val="0"/>
      <w:autoSpaceDE w:val="0"/>
      <w:autoSpaceDN w:val="0"/>
      <w:adjustRightInd w:val="0"/>
      <w:ind w:left="1004"/>
      <w:contextualSpacing/>
      <w:textAlignment w:val="baseline"/>
    </w:pPr>
    <w:rPr>
      <w:lang w:eastAsia="en-GB"/>
    </w:rPr>
  </w:style>
  <w:style w:type="paragraph" w:styleId="ListNumber4">
    <w:name w:val="List Number 4"/>
    <w:basedOn w:val="Normal"/>
    <w:unhideWhenUsed/>
    <w:rsid w:val="000F35EF"/>
    <w:pPr>
      <w:numPr>
        <w:numId w:val="10"/>
      </w:numPr>
      <w:tabs>
        <w:tab w:val="clear" w:pos="1209"/>
      </w:tabs>
      <w:overflowPunct w:val="0"/>
      <w:autoSpaceDE w:val="0"/>
      <w:autoSpaceDN w:val="0"/>
      <w:adjustRightInd w:val="0"/>
      <w:ind w:left="644"/>
      <w:contextualSpacing/>
      <w:textAlignment w:val="baseline"/>
    </w:pPr>
    <w:rPr>
      <w:lang w:eastAsia="en-GB"/>
    </w:rPr>
  </w:style>
  <w:style w:type="paragraph" w:styleId="ListNumber5">
    <w:name w:val="List Number 5"/>
    <w:basedOn w:val="Normal"/>
    <w:unhideWhenUsed/>
    <w:rsid w:val="000F35EF"/>
    <w:pPr>
      <w:numPr>
        <w:numId w:val="11"/>
      </w:numPr>
      <w:tabs>
        <w:tab w:val="clear" w:pos="1492"/>
      </w:tabs>
      <w:overflowPunct w:val="0"/>
      <w:autoSpaceDE w:val="0"/>
      <w:autoSpaceDN w:val="0"/>
      <w:adjustRightInd w:val="0"/>
      <w:ind w:left="927"/>
      <w:contextualSpacing/>
      <w:textAlignment w:val="baseline"/>
    </w:pPr>
    <w:rPr>
      <w:lang w:eastAsia="en-GB"/>
    </w:rPr>
  </w:style>
  <w:style w:type="paragraph" w:styleId="MacroText">
    <w:name w:val="macro"/>
    <w:link w:val="MacroTextChar"/>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5EF"/>
    <w:rPr>
      <w:rFonts w:ascii="Consolas" w:hAnsi="Consolas"/>
      <w:lang w:val="en-GB" w:eastAsia="en-GB"/>
    </w:rPr>
  </w:style>
  <w:style w:type="paragraph" w:styleId="MessageHeader">
    <w:name w:val="Message Header"/>
    <w:basedOn w:val="Normal"/>
    <w:link w:val="MessageHeaderChar"/>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8373D1"/>
  </w:style>
  <w:style w:type="character" w:customStyle="1" w:styleId="NOChar">
    <w:name w:val="NO Char"/>
    <w:qFormat/>
    <w:rsid w:val="00696A1D"/>
    <w:rPr>
      <w:rFonts w:ascii="Times New Roman" w:hAnsi="Times New Roman"/>
      <w:lang w:val="en-GB" w:eastAsia="en-US"/>
    </w:rPr>
  </w:style>
  <w:style w:type="character" w:customStyle="1" w:styleId="EXChar">
    <w:name w:val="EX Char"/>
    <w:locked/>
    <w:rsid w:val="00696A1D"/>
    <w:rPr>
      <w:lang w:val="en-GB" w:eastAsia="en-US"/>
    </w:rPr>
  </w:style>
  <w:style w:type="character" w:styleId="Mention">
    <w:name w:val="Mention"/>
    <w:uiPriority w:val="99"/>
    <w:semiHidden/>
    <w:unhideWhenUsed/>
    <w:rsid w:val="00696A1D"/>
    <w:rPr>
      <w:color w:val="2B579A"/>
      <w:shd w:val="clear" w:color="auto" w:fill="E6E6E6"/>
    </w:rPr>
  </w:style>
  <w:style w:type="character" w:styleId="UnresolvedMention">
    <w:name w:val="Unresolved Mention"/>
    <w:uiPriority w:val="99"/>
    <w:semiHidden/>
    <w:unhideWhenUsed/>
    <w:rsid w:val="00696A1D"/>
    <w:rPr>
      <w:color w:val="605E5C"/>
      <w:shd w:val="clear" w:color="auto" w:fill="E1DFDD"/>
    </w:rPr>
  </w:style>
  <w:style w:type="character" w:customStyle="1" w:styleId="B3Char">
    <w:name w:val="B3 Char"/>
    <w:rsid w:val="00696A1D"/>
    <w:rPr>
      <w:rFonts w:ascii="Times New Roman" w:hAnsi="Times New Roman"/>
      <w:lang w:val="en-GB" w:eastAsia="en-US"/>
    </w:rPr>
  </w:style>
  <w:style w:type="character" w:customStyle="1" w:styleId="NOChar2">
    <w:name w:val="NO Char2"/>
    <w:locked/>
    <w:rsid w:val="00696A1D"/>
    <w:rPr>
      <w:lang w:val="en-GB"/>
    </w:rPr>
  </w:style>
  <w:style w:type="paragraph" w:customStyle="1" w:styleId="msonormal0">
    <w:name w:val="msonormal"/>
    <w:basedOn w:val="Normal"/>
    <w:rsid w:val="00696A1D"/>
    <w:pPr>
      <w:spacing w:before="100" w:beforeAutospacing="1" w:after="100" w:afterAutospacing="1"/>
    </w:pPr>
    <w:rPr>
      <w:rFonts w:eastAsia="SimSun"/>
      <w:sz w:val="24"/>
      <w:szCs w:val="24"/>
      <w:lang w:eastAsia="zh-CN"/>
    </w:rPr>
  </w:style>
  <w:style w:type="paragraph" w:customStyle="1" w:styleId="CSN1">
    <w:name w:val="CSN1"/>
    <w:basedOn w:val="Normal"/>
    <w:rsid w:val="00696A1D"/>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696A1D"/>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696A1D"/>
    <w:rPr>
      <w:rFonts w:eastAsia="SimSun"/>
    </w:rPr>
  </w:style>
  <w:style w:type="paragraph" w:customStyle="1" w:styleId="FL">
    <w:name w:val="FL"/>
    <w:basedOn w:val="Normal"/>
    <w:rsid w:val="00696A1D"/>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696A1D"/>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696A1D"/>
  </w:style>
  <w:style w:type="character" w:customStyle="1" w:styleId="EditorsNoteCharChar">
    <w:name w:val="Editor's Note Char Char"/>
    <w:qFormat/>
    <w:rsid w:val="00696A1D"/>
    <w:rPr>
      <w:rFonts w:ascii="Times New Roman" w:hAnsi="Times New Roman"/>
      <w:color w:val="FF0000"/>
      <w:lang w:val="en-GB"/>
    </w:rPr>
  </w:style>
  <w:style w:type="character" w:customStyle="1" w:styleId="BodyTextFirstIndentChar1">
    <w:name w:val="Body Text First Indent Char1"/>
    <w:basedOn w:val="DefaultParagraphFont"/>
    <w:rsid w:val="00696A1D"/>
  </w:style>
  <w:style w:type="character" w:customStyle="1" w:styleId="msoins0">
    <w:name w:val="msoins"/>
    <w:basedOn w:val="DefaultParagraphFont"/>
    <w:rsid w:val="00696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E81B-7524-4F47-8BAB-0CCB28E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67</Pages>
  <Words>41031</Words>
  <Characters>233877</Characters>
  <Application>Microsoft Office Word</Application>
  <DocSecurity>0</DocSecurity>
  <Lines>1948</Lines>
  <Paragraphs>548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49</cp:revision>
  <cp:lastPrinted>1900-01-01T00:00:00Z</cp:lastPrinted>
  <dcterms:created xsi:type="dcterms:W3CDTF">2025-02-09T00:32:00Z</dcterms:created>
  <dcterms:modified xsi:type="dcterms:W3CDTF">2025-10-06T06:59:00Z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